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96A" w:rsidRPr="003B583B" w:rsidRDefault="0048496A" w:rsidP="006B07D3">
      <w:pPr>
        <w:pStyle w:val="1"/>
        <w:shd w:val="clear" w:color="auto" w:fill="auto"/>
        <w:spacing w:after="0" w:line="240" w:lineRule="auto"/>
        <w:ind w:left="100"/>
        <w:rPr>
          <w:sz w:val="28"/>
          <w:szCs w:val="28"/>
          <w:lang w:val="ru-RU"/>
        </w:rPr>
      </w:pPr>
      <w:r w:rsidRPr="003B583B">
        <w:rPr>
          <w:lang w:val="ru-RU"/>
        </w:rPr>
        <w:t>Сведения</w:t>
      </w:r>
    </w:p>
    <w:p w:rsidR="0048496A" w:rsidRDefault="0048496A" w:rsidP="006B07D3">
      <w:pPr>
        <w:pStyle w:val="1"/>
        <w:shd w:val="clear" w:color="auto" w:fill="auto"/>
        <w:spacing w:after="0" w:line="240" w:lineRule="auto"/>
        <w:ind w:left="100"/>
        <w:rPr>
          <w:sz w:val="28"/>
          <w:szCs w:val="28"/>
          <w:lang w:val="ru-RU"/>
        </w:rPr>
      </w:pPr>
      <w:r w:rsidRPr="003B583B">
        <w:rPr>
          <w:sz w:val="28"/>
          <w:szCs w:val="28"/>
          <w:lang w:val="ru-RU"/>
        </w:rPr>
        <w:t>о доходах, об имуществе и обязательствах имущественного характера</w:t>
      </w:r>
      <w:r>
        <w:rPr>
          <w:sz w:val="28"/>
          <w:szCs w:val="28"/>
          <w:lang w:val="ru-RU"/>
        </w:rPr>
        <w:t xml:space="preserve"> </w:t>
      </w:r>
    </w:p>
    <w:p w:rsidR="0048496A" w:rsidRPr="003B583B" w:rsidRDefault="0048496A" w:rsidP="006B07D3">
      <w:pPr>
        <w:pStyle w:val="1"/>
        <w:shd w:val="clear" w:color="auto" w:fill="auto"/>
        <w:spacing w:after="0" w:line="240" w:lineRule="auto"/>
        <w:ind w:left="10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депутатов Совета депутатов Базовского сельсовета и их членов семьи </w:t>
      </w:r>
    </w:p>
    <w:p w:rsidR="0048496A" w:rsidRDefault="0048496A" w:rsidP="006B07D3">
      <w:pPr>
        <w:pStyle w:val="1"/>
        <w:shd w:val="clear" w:color="auto" w:fill="auto"/>
        <w:spacing w:after="0" w:line="240" w:lineRule="auto"/>
        <w:ind w:left="100"/>
        <w:rPr>
          <w:sz w:val="28"/>
          <w:szCs w:val="28"/>
          <w:lang w:val="ru-RU"/>
        </w:rPr>
      </w:pPr>
      <w:r w:rsidRPr="003B583B">
        <w:rPr>
          <w:sz w:val="28"/>
          <w:szCs w:val="28"/>
          <w:lang w:val="ru-RU"/>
        </w:rPr>
        <w:t>за период с 1 января по 31 декабря 2015 года</w:t>
      </w:r>
    </w:p>
    <w:p w:rsidR="0048496A" w:rsidRPr="003B583B" w:rsidRDefault="0048496A" w:rsidP="006B07D3">
      <w:pPr>
        <w:pStyle w:val="1"/>
        <w:shd w:val="clear" w:color="auto" w:fill="auto"/>
        <w:spacing w:after="0" w:line="240" w:lineRule="auto"/>
        <w:ind w:left="100"/>
        <w:rPr>
          <w:sz w:val="28"/>
          <w:szCs w:val="28"/>
          <w:lang w:val="ru-RU"/>
        </w:rPr>
      </w:pPr>
    </w:p>
    <w:tbl>
      <w:tblPr>
        <w:tblW w:w="151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98"/>
        <w:gridCol w:w="1403"/>
        <w:gridCol w:w="1667"/>
        <w:gridCol w:w="1260"/>
        <w:gridCol w:w="1194"/>
        <w:gridCol w:w="1385"/>
        <w:gridCol w:w="1682"/>
        <w:gridCol w:w="1301"/>
        <w:gridCol w:w="1502"/>
        <w:gridCol w:w="1936"/>
      </w:tblGrid>
      <w:tr w:rsidR="0048496A" w:rsidRPr="002B4515">
        <w:trPr>
          <w:trHeight w:val="621"/>
        </w:trPr>
        <w:tc>
          <w:tcPr>
            <w:tcW w:w="1798" w:type="dxa"/>
            <w:vMerge w:val="restart"/>
          </w:tcPr>
          <w:p w:rsidR="0048496A" w:rsidRPr="004A1E99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ФИО</w:t>
            </w:r>
          </w:p>
        </w:tc>
        <w:tc>
          <w:tcPr>
            <w:tcW w:w="1403" w:type="dxa"/>
            <w:vMerge w:val="restart"/>
          </w:tcPr>
          <w:p w:rsidR="0048496A" w:rsidRPr="004A1E99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sz w:val="28"/>
                <w:szCs w:val="28"/>
                <w:lang w:val="ru-RU"/>
              </w:rPr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Общая сумма дохода за 2015 г. (руб.)</w:t>
            </w:r>
          </w:p>
        </w:tc>
        <w:tc>
          <w:tcPr>
            <w:tcW w:w="5506" w:type="dxa"/>
            <w:gridSpan w:val="4"/>
          </w:tcPr>
          <w:p w:rsidR="0048496A" w:rsidRPr="004A1E99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sz w:val="28"/>
                <w:szCs w:val="28"/>
                <w:lang w:val="ru-RU"/>
              </w:rPr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85" w:type="dxa"/>
            <w:gridSpan w:val="3"/>
          </w:tcPr>
          <w:p w:rsidR="0048496A" w:rsidRPr="004A1E99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sz w:val="28"/>
                <w:szCs w:val="28"/>
                <w:lang w:val="ru-RU"/>
              </w:rPr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936" w:type="dxa"/>
            <w:vMerge w:val="restart"/>
          </w:tcPr>
          <w:p w:rsidR="0048496A" w:rsidRPr="004A1E99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sz w:val="28"/>
                <w:szCs w:val="28"/>
                <w:lang w:val="ru-RU"/>
              </w:rPr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Сведения об источниках получения средств, за счет которых совершена сделка</w:t>
            </w:r>
            <w:r w:rsidRPr="004A1E99">
              <w:rPr>
                <w:rStyle w:val="9"/>
                <w:rFonts w:ascii="Calibri" w:hAnsi="Calibri" w:cs="Calibri"/>
                <w:vertAlign w:val="superscript"/>
                <w:lang w:eastAsia="en-US"/>
              </w:rPr>
              <w:endnoteReference w:id="1"/>
            </w:r>
            <w:r w:rsidRPr="004A1E99">
              <w:rPr>
                <w:rStyle w:val="9"/>
                <w:rFonts w:ascii="Calibri" w:hAnsi="Calibri" w:cs="Calibri"/>
                <w:lang w:eastAsia="en-US"/>
              </w:rPr>
              <w:t xml:space="preserve"> (вид приобретенного имущества, источники*)</w:t>
            </w:r>
          </w:p>
        </w:tc>
      </w:tr>
      <w:tr w:rsidR="0048496A" w:rsidRPr="004A1E99">
        <w:tc>
          <w:tcPr>
            <w:tcW w:w="1798" w:type="dxa"/>
            <w:vMerge/>
          </w:tcPr>
          <w:p w:rsidR="0048496A" w:rsidRPr="004A1E99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03" w:type="dxa"/>
            <w:vMerge/>
          </w:tcPr>
          <w:p w:rsidR="0048496A" w:rsidRPr="004A1E99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667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30" w:lineRule="exact"/>
              <w:jc w:val="both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Вид объектов недвижимости</w:t>
            </w:r>
          </w:p>
        </w:tc>
        <w:tc>
          <w:tcPr>
            <w:tcW w:w="1260" w:type="dxa"/>
          </w:tcPr>
          <w:p w:rsidR="0048496A" w:rsidRDefault="0048496A" w:rsidP="004A1E99">
            <w:pPr>
              <w:pStyle w:val="1"/>
              <w:shd w:val="clear" w:color="auto" w:fill="auto"/>
              <w:spacing w:line="190" w:lineRule="exact"/>
              <w:ind w:left="300"/>
              <w:jc w:val="lef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Площадь</w:t>
            </w:r>
          </w:p>
          <w:p w:rsidR="0048496A" w:rsidRDefault="0048496A" w:rsidP="004A1E99">
            <w:pPr>
              <w:pStyle w:val="1"/>
              <w:shd w:val="clear" w:color="auto" w:fill="auto"/>
              <w:spacing w:before="60" w:after="0" w:line="190" w:lineRule="exac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(кв.м.)</w:t>
            </w:r>
          </w:p>
        </w:tc>
        <w:tc>
          <w:tcPr>
            <w:tcW w:w="1194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26" w:lineRule="exact"/>
              <w:ind w:left="260"/>
              <w:jc w:val="lef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Страна</w:t>
            </w:r>
          </w:p>
          <w:p w:rsidR="0048496A" w:rsidRDefault="0048496A" w:rsidP="00796DB8">
            <w:pPr>
              <w:pStyle w:val="1"/>
              <w:shd w:val="clear" w:color="auto" w:fill="auto"/>
              <w:spacing w:after="0" w:line="226" w:lineRule="exact"/>
              <w:jc w:val="lef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расположения</w:t>
            </w:r>
          </w:p>
        </w:tc>
        <w:tc>
          <w:tcPr>
            <w:tcW w:w="1385" w:type="dxa"/>
          </w:tcPr>
          <w:p w:rsidR="0048496A" w:rsidRDefault="0048496A" w:rsidP="004A1E99">
            <w:pPr>
              <w:pStyle w:val="1"/>
              <w:shd w:val="clear" w:color="auto" w:fill="auto"/>
              <w:spacing w:line="190" w:lineRule="exac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Транспортные</w:t>
            </w:r>
          </w:p>
          <w:p w:rsidR="0048496A" w:rsidRDefault="0048496A" w:rsidP="004A1E99">
            <w:pPr>
              <w:pStyle w:val="1"/>
              <w:shd w:val="clear" w:color="auto" w:fill="auto"/>
              <w:spacing w:before="60" w:after="0" w:line="190" w:lineRule="exac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средства</w:t>
            </w:r>
          </w:p>
        </w:tc>
        <w:tc>
          <w:tcPr>
            <w:tcW w:w="1682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30" w:lineRule="exact"/>
              <w:jc w:val="both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Вид объектов недвижимости</w:t>
            </w:r>
          </w:p>
        </w:tc>
        <w:tc>
          <w:tcPr>
            <w:tcW w:w="1301" w:type="dxa"/>
          </w:tcPr>
          <w:p w:rsidR="0048496A" w:rsidRDefault="0048496A" w:rsidP="004A1E99">
            <w:pPr>
              <w:pStyle w:val="1"/>
              <w:shd w:val="clear" w:color="auto" w:fill="auto"/>
              <w:spacing w:line="190" w:lineRule="exact"/>
              <w:ind w:left="240"/>
              <w:jc w:val="lef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Площадь</w:t>
            </w:r>
          </w:p>
          <w:p w:rsidR="0048496A" w:rsidRDefault="0048496A" w:rsidP="004A1E99">
            <w:pPr>
              <w:pStyle w:val="1"/>
              <w:shd w:val="clear" w:color="auto" w:fill="auto"/>
              <w:spacing w:before="60" w:after="0" w:line="190" w:lineRule="exac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(кв.м.)</w:t>
            </w:r>
          </w:p>
        </w:tc>
        <w:tc>
          <w:tcPr>
            <w:tcW w:w="1502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26" w:lineRule="exac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Страна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26" w:lineRule="exac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располо</w:t>
            </w:r>
            <w:r w:rsidRPr="004A1E99">
              <w:rPr>
                <w:rStyle w:val="9"/>
                <w:rFonts w:ascii="Calibri" w:hAnsi="Calibri" w:cs="Calibri"/>
                <w:lang w:eastAsia="en-US"/>
              </w:rPr>
              <w:softHyphen/>
            </w:r>
            <w:r>
              <w:rPr>
                <w:rStyle w:val="9"/>
                <w:rFonts w:ascii="Calibri" w:hAnsi="Calibri" w:cs="Calibri"/>
                <w:lang w:eastAsia="en-US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26" w:lineRule="exac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жения</w:t>
            </w:r>
          </w:p>
        </w:tc>
        <w:tc>
          <w:tcPr>
            <w:tcW w:w="1936" w:type="dxa"/>
            <w:vMerge/>
          </w:tcPr>
          <w:p w:rsidR="0048496A" w:rsidRPr="004A1E99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sz w:val="28"/>
                <w:szCs w:val="28"/>
                <w:lang w:val="ru-RU"/>
              </w:rPr>
            </w:pPr>
          </w:p>
        </w:tc>
      </w:tr>
      <w:tr w:rsidR="0048496A" w:rsidRPr="003B583B">
        <w:tc>
          <w:tcPr>
            <w:tcW w:w="1798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B583B">
              <w:rPr>
                <w:b w:val="0"/>
                <w:bCs w:val="0"/>
                <w:sz w:val="24"/>
                <w:szCs w:val="24"/>
                <w:lang w:val="ru-RU"/>
              </w:rPr>
              <w:t>Журавлева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Надежда Дмитриевна</w:t>
            </w:r>
          </w:p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96DB8">
              <w:rPr>
                <w:sz w:val="24"/>
                <w:szCs w:val="24"/>
                <w:lang w:val="ru-RU"/>
              </w:rPr>
              <w:t xml:space="preserve">Дочь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Журавлева Александра Александровна </w:t>
            </w:r>
          </w:p>
        </w:tc>
        <w:tc>
          <w:tcPr>
            <w:tcW w:w="1403" w:type="dxa"/>
          </w:tcPr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156198,88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6218,03</w:t>
            </w:r>
          </w:p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Pr="003B583B" w:rsidRDefault="0048496A" w:rsidP="004A2480">
            <w:pPr>
              <w:pStyle w:val="1"/>
              <w:shd w:val="clear" w:color="auto" w:fill="auto"/>
              <w:spacing w:after="0" w:line="240" w:lineRule="auto"/>
              <w:jc w:val="left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Нет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Нет </w:t>
            </w:r>
          </w:p>
        </w:tc>
        <w:tc>
          <w:tcPr>
            <w:tcW w:w="1260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Нет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194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385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Нет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Нет </w:t>
            </w:r>
          </w:p>
        </w:tc>
        <w:tc>
          <w:tcPr>
            <w:tcW w:w="1682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Квартира </w:t>
            </w:r>
          </w:p>
        </w:tc>
        <w:tc>
          <w:tcPr>
            <w:tcW w:w="1301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54,1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54.1</w:t>
            </w:r>
          </w:p>
        </w:tc>
        <w:tc>
          <w:tcPr>
            <w:tcW w:w="1502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РФ </w:t>
            </w:r>
          </w:p>
        </w:tc>
        <w:tc>
          <w:tcPr>
            <w:tcW w:w="1936" w:type="dxa"/>
          </w:tcPr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</w:tr>
      <w:tr w:rsidR="0048496A" w:rsidRPr="00C45CFE">
        <w:tc>
          <w:tcPr>
            <w:tcW w:w="1798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Зайцев Николай Николаевич</w:t>
            </w:r>
          </w:p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96DB8">
              <w:rPr>
                <w:sz w:val="24"/>
                <w:szCs w:val="24"/>
                <w:lang w:val="ru-RU"/>
              </w:rPr>
              <w:t xml:space="preserve">Супруга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>Зайцева Фаина Владимировна</w:t>
            </w:r>
          </w:p>
        </w:tc>
        <w:tc>
          <w:tcPr>
            <w:tcW w:w="1403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304922,68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338733,49</w:t>
            </w:r>
          </w:p>
          <w:p w:rsidR="0048496A" w:rsidRPr="003B583B" w:rsidRDefault="0048496A" w:rsidP="00C45CFE">
            <w:pPr>
              <w:pStyle w:val="1"/>
              <w:shd w:val="clear" w:color="auto" w:fill="auto"/>
              <w:spacing w:after="0" w:line="240" w:lineRule="auto"/>
              <w:jc w:val="left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Земельные участки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260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25591728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1440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45,5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194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385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ВАЗ 21213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682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</w:t>
            </w:r>
          </w:p>
        </w:tc>
        <w:tc>
          <w:tcPr>
            <w:tcW w:w="1301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45.5</w:t>
            </w:r>
          </w:p>
        </w:tc>
        <w:tc>
          <w:tcPr>
            <w:tcW w:w="1502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</w:tc>
        <w:tc>
          <w:tcPr>
            <w:tcW w:w="1936" w:type="dxa"/>
          </w:tcPr>
          <w:p w:rsidR="0048496A" w:rsidRPr="003B583B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</w:tr>
      <w:tr w:rsidR="0048496A" w:rsidRPr="00C45CFE">
        <w:tc>
          <w:tcPr>
            <w:tcW w:w="1798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Иванова Татьяна Сергеевна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96DB8">
              <w:rPr>
                <w:sz w:val="24"/>
                <w:szCs w:val="24"/>
                <w:lang w:val="ru-RU"/>
              </w:rPr>
              <w:t>Супруг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Иванов Павел Анатольевич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96DB8">
              <w:rPr>
                <w:sz w:val="24"/>
                <w:szCs w:val="24"/>
                <w:lang w:val="ru-RU"/>
              </w:rPr>
              <w:t>Сын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Иванов Александр Павлович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96DB8">
              <w:rPr>
                <w:sz w:val="24"/>
                <w:szCs w:val="24"/>
                <w:lang w:val="ru-RU"/>
              </w:rPr>
              <w:t xml:space="preserve">Дочь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>Иванова Анастасия Сергеевна</w:t>
            </w:r>
          </w:p>
        </w:tc>
        <w:tc>
          <w:tcPr>
            <w:tcW w:w="1403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352433,23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667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Комната-студия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Гараж 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260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22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75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194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385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Тайота Инсон Р81214Х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682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Квартира </w:t>
            </w:r>
          </w:p>
        </w:tc>
        <w:tc>
          <w:tcPr>
            <w:tcW w:w="1301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75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75</w:t>
            </w:r>
          </w:p>
        </w:tc>
        <w:tc>
          <w:tcPr>
            <w:tcW w:w="1502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</w:tc>
        <w:tc>
          <w:tcPr>
            <w:tcW w:w="1936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</w:tr>
      <w:tr w:rsidR="0048496A" w:rsidRPr="00C45CFE">
        <w:tc>
          <w:tcPr>
            <w:tcW w:w="1798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Игнатенко Ольга Васильевна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96DB8">
              <w:rPr>
                <w:sz w:val="24"/>
                <w:szCs w:val="24"/>
                <w:lang w:val="ru-RU"/>
              </w:rPr>
              <w:t xml:space="preserve">Супруг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>Игнатенко Юрий Алексеевич</w:t>
            </w:r>
          </w:p>
        </w:tc>
        <w:tc>
          <w:tcPr>
            <w:tcW w:w="1403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100613,10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225000,0</w:t>
            </w:r>
          </w:p>
        </w:tc>
        <w:tc>
          <w:tcPr>
            <w:tcW w:w="1667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Земельный участок 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Земельные участки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Квартира </w:t>
            </w:r>
          </w:p>
        </w:tc>
        <w:tc>
          <w:tcPr>
            <w:tcW w:w="1260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22 га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22 га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1800 кв.м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56</w:t>
            </w:r>
          </w:p>
        </w:tc>
        <w:tc>
          <w:tcPr>
            <w:tcW w:w="1194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</w:tc>
        <w:tc>
          <w:tcPr>
            <w:tcW w:w="1385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Жигули ВАЗ 2107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МТЗ-50</w:t>
            </w:r>
          </w:p>
        </w:tc>
        <w:tc>
          <w:tcPr>
            <w:tcW w:w="1682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301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56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502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936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</w:tr>
      <w:tr w:rsidR="0048496A" w:rsidRPr="00C45CFE">
        <w:tc>
          <w:tcPr>
            <w:tcW w:w="1798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Клапшина Ольга Анатольевна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96DB8">
              <w:rPr>
                <w:sz w:val="24"/>
                <w:szCs w:val="24"/>
                <w:lang w:val="ru-RU"/>
              </w:rPr>
              <w:t xml:space="preserve">Супруг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>Клапшин Игорь Анатольевич</w:t>
            </w:r>
          </w:p>
        </w:tc>
        <w:tc>
          <w:tcPr>
            <w:tcW w:w="1403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582428,52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444000,00</w:t>
            </w:r>
          </w:p>
        </w:tc>
        <w:tc>
          <w:tcPr>
            <w:tcW w:w="1667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Земельный участок 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 1/2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 1/3</w:t>
            </w:r>
          </w:p>
          <w:p w:rsidR="0048496A" w:rsidRDefault="0048496A" w:rsidP="009D3ED8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Земельные участки </w:t>
            </w:r>
          </w:p>
          <w:p w:rsidR="0048496A" w:rsidRDefault="0048496A" w:rsidP="009D3ED8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 1/2</w:t>
            </w:r>
          </w:p>
          <w:p w:rsidR="0048496A" w:rsidRDefault="0048496A" w:rsidP="00B14A20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Квартира 1/3 </w:t>
            </w:r>
          </w:p>
        </w:tc>
        <w:tc>
          <w:tcPr>
            <w:tcW w:w="1260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25591728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56,2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32,6</w:t>
            </w:r>
          </w:p>
          <w:p w:rsidR="0048496A" w:rsidRDefault="0048496A" w:rsidP="00B14A20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25591728</w:t>
            </w:r>
          </w:p>
          <w:p w:rsidR="0048496A" w:rsidRDefault="0048496A" w:rsidP="00B14A20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1760</w:t>
            </w:r>
          </w:p>
          <w:p w:rsidR="0048496A" w:rsidRDefault="0048496A" w:rsidP="00B14A20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56,2</w:t>
            </w:r>
          </w:p>
          <w:p w:rsidR="0048496A" w:rsidRDefault="0048496A" w:rsidP="00B14A20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32,6</w:t>
            </w:r>
          </w:p>
        </w:tc>
        <w:tc>
          <w:tcPr>
            <w:tcW w:w="1194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</w:tc>
        <w:tc>
          <w:tcPr>
            <w:tcW w:w="1385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682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301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502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936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</w:tr>
      <w:tr w:rsidR="0048496A" w:rsidRPr="00C45CFE">
        <w:tc>
          <w:tcPr>
            <w:tcW w:w="1798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Лютикова Любовь Ильинична</w:t>
            </w:r>
          </w:p>
        </w:tc>
        <w:tc>
          <w:tcPr>
            <w:tcW w:w="1403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796239,22</w:t>
            </w:r>
          </w:p>
        </w:tc>
        <w:tc>
          <w:tcPr>
            <w:tcW w:w="1667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Земельные участки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Жилой дом</w:t>
            </w:r>
          </w:p>
        </w:tc>
        <w:tc>
          <w:tcPr>
            <w:tcW w:w="1260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3000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15223600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8120200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52,9</w:t>
            </w:r>
          </w:p>
        </w:tc>
        <w:tc>
          <w:tcPr>
            <w:tcW w:w="1194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br/>
              <w:t>РФ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br/>
              <w:t>РФ</w:t>
            </w:r>
          </w:p>
        </w:tc>
        <w:tc>
          <w:tcPr>
            <w:tcW w:w="1385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682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301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502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936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</w:tr>
      <w:tr w:rsidR="0048496A" w:rsidRPr="00C45CFE">
        <w:tc>
          <w:tcPr>
            <w:tcW w:w="1798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Мехдиева Надежда Федоровна</w:t>
            </w:r>
          </w:p>
        </w:tc>
        <w:tc>
          <w:tcPr>
            <w:tcW w:w="1403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87780,00</w:t>
            </w:r>
          </w:p>
        </w:tc>
        <w:tc>
          <w:tcPr>
            <w:tcW w:w="1667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Земельные участки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</w:t>
            </w:r>
          </w:p>
        </w:tc>
        <w:tc>
          <w:tcPr>
            <w:tcW w:w="1260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1900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22 га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52</w:t>
            </w:r>
          </w:p>
        </w:tc>
        <w:tc>
          <w:tcPr>
            <w:tcW w:w="1194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</w:tc>
        <w:tc>
          <w:tcPr>
            <w:tcW w:w="1385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682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301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502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936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</w:tr>
      <w:tr w:rsidR="0048496A" w:rsidRPr="00C45CFE">
        <w:tc>
          <w:tcPr>
            <w:tcW w:w="1798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Рябов Александр Борисович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96DB8">
              <w:rPr>
                <w:sz w:val="24"/>
                <w:szCs w:val="24"/>
                <w:lang w:val="ru-RU"/>
              </w:rPr>
              <w:t xml:space="preserve">Супруга 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Рябова Наталья Александровна</w:t>
            </w:r>
          </w:p>
        </w:tc>
        <w:tc>
          <w:tcPr>
            <w:tcW w:w="1403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303892,06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180000,00</w:t>
            </w:r>
          </w:p>
        </w:tc>
        <w:tc>
          <w:tcPr>
            <w:tcW w:w="1667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Нет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Нет </w:t>
            </w:r>
          </w:p>
        </w:tc>
        <w:tc>
          <w:tcPr>
            <w:tcW w:w="1260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Нет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Нет </w:t>
            </w:r>
          </w:p>
        </w:tc>
        <w:tc>
          <w:tcPr>
            <w:tcW w:w="1194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385" w:type="dxa"/>
          </w:tcPr>
          <w:p w:rsidR="0048496A" w:rsidRDefault="0048496A" w:rsidP="00931C3F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Жигули ВАЗ 2107</w:t>
            </w:r>
          </w:p>
          <w:p w:rsidR="0048496A" w:rsidRDefault="0048496A" w:rsidP="00931C3F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МТЗ-50</w:t>
            </w:r>
          </w:p>
        </w:tc>
        <w:tc>
          <w:tcPr>
            <w:tcW w:w="1682" w:type="dxa"/>
          </w:tcPr>
          <w:p w:rsidR="0048496A" w:rsidRDefault="0048496A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Земельный участок</w:t>
            </w:r>
          </w:p>
          <w:p w:rsidR="0048496A" w:rsidRDefault="0048496A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</w:t>
            </w:r>
          </w:p>
          <w:p w:rsidR="0048496A" w:rsidRDefault="0048496A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0176DC">
            <w:pPr>
              <w:pStyle w:val="1"/>
              <w:shd w:val="clear" w:color="auto" w:fill="auto"/>
              <w:spacing w:after="0" w:line="240" w:lineRule="auto"/>
              <w:jc w:val="left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0176DC">
            <w:pPr>
              <w:pStyle w:val="1"/>
              <w:shd w:val="clear" w:color="auto" w:fill="auto"/>
              <w:spacing w:after="0" w:line="240" w:lineRule="auto"/>
              <w:jc w:val="left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Квартира </w:t>
            </w:r>
          </w:p>
        </w:tc>
        <w:tc>
          <w:tcPr>
            <w:tcW w:w="1301" w:type="dxa"/>
          </w:tcPr>
          <w:p w:rsidR="0048496A" w:rsidRDefault="0048496A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1800</w:t>
            </w:r>
          </w:p>
          <w:p w:rsidR="0048496A" w:rsidRDefault="0048496A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46,5</w:t>
            </w:r>
          </w:p>
          <w:p w:rsidR="0048496A" w:rsidRDefault="0048496A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46.5</w:t>
            </w:r>
          </w:p>
        </w:tc>
        <w:tc>
          <w:tcPr>
            <w:tcW w:w="1502" w:type="dxa"/>
          </w:tcPr>
          <w:p w:rsidR="0048496A" w:rsidRDefault="0048496A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РФ </w:t>
            </w:r>
          </w:p>
          <w:p w:rsidR="0048496A" w:rsidRDefault="0048496A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РФ </w:t>
            </w:r>
          </w:p>
          <w:p w:rsidR="0048496A" w:rsidRDefault="0048496A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РФ </w:t>
            </w:r>
          </w:p>
        </w:tc>
        <w:tc>
          <w:tcPr>
            <w:tcW w:w="1936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</w:tr>
      <w:tr w:rsidR="0048496A" w:rsidRPr="00C45CFE">
        <w:tc>
          <w:tcPr>
            <w:tcW w:w="1798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Фролов Сергей Васильевич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96DB8">
              <w:rPr>
                <w:sz w:val="24"/>
                <w:szCs w:val="24"/>
                <w:lang w:val="ru-RU"/>
              </w:rPr>
              <w:t xml:space="preserve">Супруга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Фролова Галина Анатольевна </w:t>
            </w:r>
          </w:p>
        </w:tc>
        <w:tc>
          <w:tcPr>
            <w:tcW w:w="1403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</w:rPr>
              <w:t>397093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>88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Pr="00DE64A5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87800,00</w:t>
            </w:r>
          </w:p>
        </w:tc>
        <w:tc>
          <w:tcPr>
            <w:tcW w:w="1667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Земельные участки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 1/2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Земельный участок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 1/2</w:t>
            </w:r>
          </w:p>
        </w:tc>
        <w:tc>
          <w:tcPr>
            <w:tcW w:w="1260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2400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22 га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50,1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DE64A5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22 га</w:t>
            </w:r>
          </w:p>
          <w:p w:rsidR="0048496A" w:rsidRDefault="0048496A" w:rsidP="00DE64A5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DE64A5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50,1</w:t>
            </w:r>
          </w:p>
        </w:tc>
        <w:tc>
          <w:tcPr>
            <w:tcW w:w="1194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DE64A5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48496A" w:rsidRDefault="0048496A" w:rsidP="00DE64A5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DE64A5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</w:tc>
        <w:tc>
          <w:tcPr>
            <w:tcW w:w="1385" w:type="dxa"/>
          </w:tcPr>
          <w:p w:rsidR="0048496A" w:rsidRDefault="0048496A" w:rsidP="00931C3F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Хонда С-</w:t>
            </w:r>
            <w:r>
              <w:rPr>
                <w:b w:val="0"/>
                <w:bCs w:val="0"/>
                <w:sz w:val="24"/>
                <w:szCs w:val="24"/>
              </w:rPr>
              <w:t>RV</w:t>
            </w:r>
          </w:p>
          <w:p w:rsidR="0048496A" w:rsidRDefault="0048496A" w:rsidP="00931C3F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931C3F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Pr="00DE64A5" w:rsidRDefault="0048496A" w:rsidP="00931C3F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682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301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502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936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</w:tr>
      <w:tr w:rsidR="0048496A" w:rsidRPr="00C45CFE">
        <w:tc>
          <w:tcPr>
            <w:tcW w:w="1798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Хмаренко Иван Васильевич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96DB8">
              <w:rPr>
                <w:sz w:val="24"/>
                <w:szCs w:val="24"/>
                <w:lang w:val="ru-RU"/>
              </w:rPr>
              <w:t xml:space="preserve">Супруга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>Хмаренко Наталья Владимировна</w:t>
            </w:r>
          </w:p>
        </w:tc>
        <w:tc>
          <w:tcPr>
            <w:tcW w:w="1403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132824,45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Pr="00DE64A5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83821,16</w:t>
            </w:r>
          </w:p>
        </w:tc>
        <w:tc>
          <w:tcPr>
            <w:tcW w:w="1667" w:type="dxa"/>
          </w:tcPr>
          <w:p w:rsidR="0048496A" w:rsidRDefault="0048496A" w:rsidP="00796DB8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Земельные участки</w:t>
            </w:r>
          </w:p>
          <w:p w:rsidR="0048496A" w:rsidRDefault="0048496A" w:rsidP="00796DB8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 1/2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796DB8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Земельные участки</w:t>
            </w:r>
          </w:p>
          <w:p w:rsidR="0048496A" w:rsidRDefault="0048496A" w:rsidP="00796DB8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 1/2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60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1800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21 га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50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796DB8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1800</w:t>
            </w:r>
          </w:p>
          <w:p w:rsidR="0048496A" w:rsidRDefault="0048496A" w:rsidP="00796DB8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21 га</w:t>
            </w:r>
          </w:p>
          <w:p w:rsidR="0048496A" w:rsidRDefault="0048496A" w:rsidP="00796DB8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50</w:t>
            </w:r>
          </w:p>
        </w:tc>
        <w:tc>
          <w:tcPr>
            <w:tcW w:w="1194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br/>
              <w:t>РФ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br/>
              <w:t>РФ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br/>
              <w:t>РФ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br/>
              <w:t>РФ</w:t>
            </w:r>
          </w:p>
        </w:tc>
        <w:tc>
          <w:tcPr>
            <w:tcW w:w="1385" w:type="dxa"/>
          </w:tcPr>
          <w:p w:rsidR="0048496A" w:rsidRDefault="0048496A" w:rsidP="00931C3F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Тайота Каролла</w:t>
            </w:r>
          </w:p>
          <w:p w:rsidR="0048496A" w:rsidRDefault="0048496A" w:rsidP="00931C3F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УАЗ-фермер</w:t>
            </w:r>
          </w:p>
          <w:p w:rsidR="0048496A" w:rsidRDefault="0048496A" w:rsidP="00931C3F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Т-40</w:t>
            </w:r>
          </w:p>
          <w:p w:rsidR="0048496A" w:rsidRDefault="0048496A" w:rsidP="00931C3F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682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301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502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936" w:type="dxa"/>
          </w:tcPr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48496A" w:rsidRDefault="0048496A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</w:tr>
    </w:tbl>
    <w:p w:rsidR="0048496A" w:rsidRPr="006B07D3" w:rsidRDefault="0048496A" w:rsidP="006B07D3">
      <w:pPr>
        <w:pStyle w:val="1"/>
        <w:shd w:val="clear" w:color="auto" w:fill="auto"/>
        <w:spacing w:after="0" w:line="240" w:lineRule="auto"/>
        <w:ind w:left="100"/>
        <w:rPr>
          <w:sz w:val="28"/>
          <w:szCs w:val="28"/>
          <w:lang w:val="ru-RU"/>
        </w:rPr>
      </w:pPr>
    </w:p>
    <w:p w:rsidR="0048496A" w:rsidRPr="006B07D3" w:rsidRDefault="0048496A">
      <w:pPr>
        <w:rPr>
          <w:lang w:val="ru-RU"/>
        </w:rPr>
      </w:pPr>
    </w:p>
    <w:sectPr w:rsidR="0048496A" w:rsidRPr="006B07D3" w:rsidSect="006B07D3">
      <w:pgSz w:w="16838" w:h="11906" w:orient="landscape"/>
      <w:pgMar w:top="22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96A" w:rsidRDefault="0048496A" w:rsidP="006B07D3">
      <w:r>
        <w:separator/>
      </w:r>
    </w:p>
  </w:endnote>
  <w:endnote w:type="continuationSeparator" w:id="0">
    <w:p w:rsidR="0048496A" w:rsidRDefault="0048496A" w:rsidP="006B07D3">
      <w:r>
        <w:continuationSeparator/>
      </w:r>
    </w:p>
  </w:endnote>
  <w:endnote w:id="1">
    <w:p w:rsidR="0048496A" w:rsidRPr="006B07D3" w:rsidRDefault="0048496A" w:rsidP="006B07D3">
      <w:pPr>
        <w:pStyle w:val="a1"/>
        <w:shd w:val="clear" w:color="auto" w:fill="auto"/>
        <w:tabs>
          <w:tab w:val="left" w:pos="560"/>
        </w:tabs>
        <w:ind w:left="440" w:right="680"/>
        <w:jc w:val="left"/>
        <w:rPr>
          <w:lang w:val="ru-RU"/>
        </w:rPr>
      </w:pPr>
      <w:r>
        <w:rPr>
          <w:vertAlign w:val="superscript"/>
        </w:rPr>
        <w:endnoteRef/>
      </w:r>
      <w:r w:rsidRPr="006B07D3">
        <w:rPr>
          <w:lang w:val="ru-RU"/>
        </w:rPr>
        <w:tab/>
        <w:t>Сведения указываются, если сумма сделки превышает общий доход лица, замещающего государственную должность Новосибирской области, гражданского служащего и его супруги (супруга) за три последних года, предшествующих совершению сделки.</w:t>
      </w:r>
    </w:p>
    <w:p w:rsidR="0048496A" w:rsidRDefault="0048496A" w:rsidP="006B07D3">
      <w:pPr>
        <w:pStyle w:val="a1"/>
        <w:shd w:val="clear" w:color="auto" w:fill="auto"/>
        <w:ind w:left="440" w:right="680"/>
        <w:jc w:val="left"/>
      </w:pPr>
      <w:r w:rsidRPr="006B07D3">
        <w:rPr>
          <w:lang w:val="ru-RU"/>
        </w:rPr>
        <w:t>* 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96A" w:rsidRDefault="0048496A" w:rsidP="006B07D3">
      <w:r>
        <w:separator/>
      </w:r>
    </w:p>
  </w:footnote>
  <w:footnote w:type="continuationSeparator" w:id="0">
    <w:p w:rsidR="0048496A" w:rsidRDefault="0048496A" w:rsidP="006B07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7D3"/>
    <w:rsid w:val="00000B21"/>
    <w:rsid w:val="00000B50"/>
    <w:rsid w:val="000014E9"/>
    <w:rsid w:val="00001611"/>
    <w:rsid w:val="00001BA3"/>
    <w:rsid w:val="00001F61"/>
    <w:rsid w:val="00002348"/>
    <w:rsid w:val="0000237C"/>
    <w:rsid w:val="00002433"/>
    <w:rsid w:val="00002582"/>
    <w:rsid w:val="00002638"/>
    <w:rsid w:val="000029BF"/>
    <w:rsid w:val="00002AC1"/>
    <w:rsid w:val="00002C4B"/>
    <w:rsid w:val="00002CEC"/>
    <w:rsid w:val="00002F5B"/>
    <w:rsid w:val="000030D4"/>
    <w:rsid w:val="0000316C"/>
    <w:rsid w:val="00003170"/>
    <w:rsid w:val="000034BD"/>
    <w:rsid w:val="000034F4"/>
    <w:rsid w:val="0000376C"/>
    <w:rsid w:val="00003997"/>
    <w:rsid w:val="00003D96"/>
    <w:rsid w:val="00003EB9"/>
    <w:rsid w:val="000041F8"/>
    <w:rsid w:val="00004499"/>
    <w:rsid w:val="0000454D"/>
    <w:rsid w:val="00004A63"/>
    <w:rsid w:val="00004A65"/>
    <w:rsid w:val="00004A87"/>
    <w:rsid w:val="00004C65"/>
    <w:rsid w:val="0000514A"/>
    <w:rsid w:val="000056DA"/>
    <w:rsid w:val="00005FF5"/>
    <w:rsid w:val="00005FFA"/>
    <w:rsid w:val="000060D2"/>
    <w:rsid w:val="000060DE"/>
    <w:rsid w:val="000063E8"/>
    <w:rsid w:val="00006745"/>
    <w:rsid w:val="000067B3"/>
    <w:rsid w:val="00007014"/>
    <w:rsid w:val="000072E8"/>
    <w:rsid w:val="000078D6"/>
    <w:rsid w:val="00007910"/>
    <w:rsid w:val="00007B15"/>
    <w:rsid w:val="00007BF5"/>
    <w:rsid w:val="00007D33"/>
    <w:rsid w:val="00007D5F"/>
    <w:rsid w:val="00007D6A"/>
    <w:rsid w:val="00007DDC"/>
    <w:rsid w:val="0001003D"/>
    <w:rsid w:val="000105F3"/>
    <w:rsid w:val="0001071C"/>
    <w:rsid w:val="00010C4B"/>
    <w:rsid w:val="00010D72"/>
    <w:rsid w:val="0001104F"/>
    <w:rsid w:val="00011151"/>
    <w:rsid w:val="000111BB"/>
    <w:rsid w:val="00011235"/>
    <w:rsid w:val="000113B2"/>
    <w:rsid w:val="00011558"/>
    <w:rsid w:val="000115B6"/>
    <w:rsid w:val="00011C31"/>
    <w:rsid w:val="000121C3"/>
    <w:rsid w:val="00012503"/>
    <w:rsid w:val="0001253F"/>
    <w:rsid w:val="00012553"/>
    <w:rsid w:val="000125B4"/>
    <w:rsid w:val="00012853"/>
    <w:rsid w:val="000129DF"/>
    <w:rsid w:val="00012C1C"/>
    <w:rsid w:val="00012D26"/>
    <w:rsid w:val="00012E7E"/>
    <w:rsid w:val="0001322B"/>
    <w:rsid w:val="000133D7"/>
    <w:rsid w:val="0001359F"/>
    <w:rsid w:val="00013722"/>
    <w:rsid w:val="00013839"/>
    <w:rsid w:val="00013D62"/>
    <w:rsid w:val="00013DEF"/>
    <w:rsid w:val="0001419D"/>
    <w:rsid w:val="000141DE"/>
    <w:rsid w:val="000142B7"/>
    <w:rsid w:val="00014309"/>
    <w:rsid w:val="000143E0"/>
    <w:rsid w:val="00014914"/>
    <w:rsid w:val="00014A4B"/>
    <w:rsid w:val="00014ADB"/>
    <w:rsid w:val="00014B5D"/>
    <w:rsid w:val="00014C47"/>
    <w:rsid w:val="00014D89"/>
    <w:rsid w:val="000154E7"/>
    <w:rsid w:val="0001553E"/>
    <w:rsid w:val="00015DDA"/>
    <w:rsid w:val="00016088"/>
    <w:rsid w:val="000160EE"/>
    <w:rsid w:val="0001671F"/>
    <w:rsid w:val="00016C90"/>
    <w:rsid w:val="00016E0F"/>
    <w:rsid w:val="000171D7"/>
    <w:rsid w:val="00017448"/>
    <w:rsid w:val="000174FF"/>
    <w:rsid w:val="0001752E"/>
    <w:rsid w:val="00017669"/>
    <w:rsid w:val="000176DC"/>
    <w:rsid w:val="000178B7"/>
    <w:rsid w:val="00017F22"/>
    <w:rsid w:val="00017FB5"/>
    <w:rsid w:val="0002000A"/>
    <w:rsid w:val="00020160"/>
    <w:rsid w:val="000212EE"/>
    <w:rsid w:val="0002141E"/>
    <w:rsid w:val="00021662"/>
    <w:rsid w:val="0002179D"/>
    <w:rsid w:val="000217A7"/>
    <w:rsid w:val="000218DD"/>
    <w:rsid w:val="00021936"/>
    <w:rsid w:val="00021A68"/>
    <w:rsid w:val="00021B3F"/>
    <w:rsid w:val="00021DFC"/>
    <w:rsid w:val="000220EA"/>
    <w:rsid w:val="000223CB"/>
    <w:rsid w:val="0002288A"/>
    <w:rsid w:val="0002299F"/>
    <w:rsid w:val="000229A9"/>
    <w:rsid w:val="00022D6B"/>
    <w:rsid w:val="00022DDB"/>
    <w:rsid w:val="00023285"/>
    <w:rsid w:val="000232F1"/>
    <w:rsid w:val="00023548"/>
    <w:rsid w:val="000235B6"/>
    <w:rsid w:val="00023AC5"/>
    <w:rsid w:val="00023C32"/>
    <w:rsid w:val="00023F00"/>
    <w:rsid w:val="0002406A"/>
    <w:rsid w:val="00024500"/>
    <w:rsid w:val="000246A4"/>
    <w:rsid w:val="00024890"/>
    <w:rsid w:val="00024A11"/>
    <w:rsid w:val="00024BBD"/>
    <w:rsid w:val="00024C3F"/>
    <w:rsid w:val="00024D38"/>
    <w:rsid w:val="00024EDB"/>
    <w:rsid w:val="000251C0"/>
    <w:rsid w:val="0002547F"/>
    <w:rsid w:val="000259C5"/>
    <w:rsid w:val="00025A14"/>
    <w:rsid w:val="00025DCB"/>
    <w:rsid w:val="0002645A"/>
    <w:rsid w:val="000264C7"/>
    <w:rsid w:val="000264DE"/>
    <w:rsid w:val="000266E5"/>
    <w:rsid w:val="000268B2"/>
    <w:rsid w:val="00026AE9"/>
    <w:rsid w:val="00026B6A"/>
    <w:rsid w:val="00026BA5"/>
    <w:rsid w:val="00026F57"/>
    <w:rsid w:val="000273EF"/>
    <w:rsid w:val="00027632"/>
    <w:rsid w:val="00027880"/>
    <w:rsid w:val="00027BAF"/>
    <w:rsid w:val="00027CC1"/>
    <w:rsid w:val="00027D70"/>
    <w:rsid w:val="00027EC2"/>
    <w:rsid w:val="00027ED0"/>
    <w:rsid w:val="000305CE"/>
    <w:rsid w:val="00030713"/>
    <w:rsid w:val="00030736"/>
    <w:rsid w:val="00030A24"/>
    <w:rsid w:val="000310D1"/>
    <w:rsid w:val="000311E1"/>
    <w:rsid w:val="000313B0"/>
    <w:rsid w:val="00031550"/>
    <w:rsid w:val="00031B00"/>
    <w:rsid w:val="00031B89"/>
    <w:rsid w:val="00031BF7"/>
    <w:rsid w:val="00031EB0"/>
    <w:rsid w:val="00031FB5"/>
    <w:rsid w:val="000320B3"/>
    <w:rsid w:val="00032118"/>
    <w:rsid w:val="00032464"/>
    <w:rsid w:val="0003257B"/>
    <w:rsid w:val="00032651"/>
    <w:rsid w:val="00032811"/>
    <w:rsid w:val="000328CF"/>
    <w:rsid w:val="00032CAF"/>
    <w:rsid w:val="00033082"/>
    <w:rsid w:val="000330C9"/>
    <w:rsid w:val="00033911"/>
    <w:rsid w:val="00033A4C"/>
    <w:rsid w:val="00034029"/>
    <w:rsid w:val="000340E0"/>
    <w:rsid w:val="0003426B"/>
    <w:rsid w:val="00034C42"/>
    <w:rsid w:val="00034C73"/>
    <w:rsid w:val="00034CBE"/>
    <w:rsid w:val="000350B4"/>
    <w:rsid w:val="0003521D"/>
    <w:rsid w:val="000354BE"/>
    <w:rsid w:val="000357A7"/>
    <w:rsid w:val="00035A6A"/>
    <w:rsid w:val="00035AAC"/>
    <w:rsid w:val="00035BB5"/>
    <w:rsid w:val="00035D2A"/>
    <w:rsid w:val="00035DEE"/>
    <w:rsid w:val="00036112"/>
    <w:rsid w:val="000361CE"/>
    <w:rsid w:val="000363DA"/>
    <w:rsid w:val="000365FD"/>
    <w:rsid w:val="00036EC8"/>
    <w:rsid w:val="0003759F"/>
    <w:rsid w:val="000376D5"/>
    <w:rsid w:val="00037A70"/>
    <w:rsid w:val="000407E7"/>
    <w:rsid w:val="00040817"/>
    <w:rsid w:val="00040E5E"/>
    <w:rsid w:val="0004124E"/>
    <w:rsid w:val="00041265"/>
    <w:rsid w:val="00041272"/>
    <w:rsid w:val="000414BE"/>
    <w:rsid w:val="00041543"/>
    <w:rsid w:val="00041573"/>
    <w:rsid w:val="00041765"/>
    <w:rsid w:val="000418E6"/>
    <w:rsid w:val="00041B48"/>
    <w:rsid w:val="00041E6D"/>
    <w:rsid w:val="0004233E"/>
    <w:rsid w:val="00042367"/>
    <w:rsid w:val="00042700"/>
    <w:rsid w:val="0004295B"/>
    <w:rsid w:val="00042C5B"/>
    <w:rsid w:val="000431A4"/>
    <w:rsid w:val="00043244"/>
    <w:rsid w:val="000433FB"/>
    <w:rsid w:val="000435EC"/>
    <w:rsid w:val="000437D1"/>
    <w:rsid w:val="00043968"/>
    <w:rsid w:val="00043ADD"/>
    <w:rsid w:val="00043D57"/>
    <w:rsid w:val="00043D7B"/>
    <w:rsid w:val="00043FAD"/>
    <w:rsid w:val="00044191"/>
    <w:rsid w:val="00044214"/>
    <w:rsid w:val="0004423F"/>
    <w:rsid w:val="00044421"/>
    <w:rsid w:val="00044562"/>
    <w:rsid w:val="00044990"/>
    <w:rsid w:val="00044B2F"/>
    <w:rsid w:val="00044EFE"/>
    <w:rsid w:val="00045405"/>
    <w:rsid w:val="00045436"/>
    <w:rsid w:val="0004555F"/>
    <w:rsid w:val="000455D8"/>
    <w:rsid w:val="0004561C"/>
    <w:rsid w:val="00045F26"/>
    <w:rsid w:val="00046955"/>
    <w:rsid w:val="00047097"/>
    <w:rsid w:val="00047105"/>
    <w:rsid w:val="00047340"/>
    <w:rsid w:val="000473C7"/>
    <w:rsid w:val="00047913"/>
    <w:rsid w:val="00047C15"/>
    <w:rsid w:val="00047C2E"/>
    <w:rsid w:val="00047EEA"/>
    <w:rsid w:val="000500DF"/>
    <w:rsid w:val="0005059C"/>
    <w:rsid w:val="000507E7"/>
    <w:rsid w:val="00050AC0"/>
    <w:rsid w:val="00050B9B"/>
    <w:rsid w:val="00050BC3"/>
    <w:rsid w:val="00050D6B"/>
    <w:rsid w:val="0005105F"/>
    <w:rsid w:val="00051125"/>
    <w:rsid w:val="000516F9"/>
    <w:rsid w:val="00051A6C"/>
    <w:rsid w:val="00051B43"/>
    <w:rsid w:val="00051E63"/>
    <w:rsid w:val="00051E70"/>
    <w:rsid w:val="00052053"/>
    <w:rsid w:val="00052146"/>
    <w:rsid w:val="000521CE"/>
    <w:rsid w:val="000521EA"/>
    <w:rsid w:val="000526F9"/>
    <w:rsid w:val="00052CDC"/>
    <w:rsid w:val="00053430"/>
    <w:rsid w:val="0005343A"/>
    <w:rsid w:val="00053697"/>
    <w:rsid w:val="0005369E"/>
    <w:rsid w:val="000537A8"/>
    <w:rsid w:val="00053C53"/>
    <w:rsid w:val="00053E84"/>
    <w:rsid w:val="00053E94"/>
    <w:rsid w:val="00053EAC"/>
    <w:rsid w:val="0005429B"/>
    <w:rsid w:val="00054640"/>
    <w:rsid w:val="000546BF"/>
    <w:rsid w:val="000546C1"/>
    <w:rsid w:val="00054960"/>
    <w:rsid w:val="00054B1F"/>
    <w:rsid w:val="00054BA5"/>
    <w:rsid w:val="00054F57"/>
    <w:rsid w:val="0005594D"/>
    <w:rsid w:val="00055C1D"/>
    <w:rsid w:val="00056A26"/>
    <w:rsid w:val="00056CCB"/>
    <w:rsid w:val="00056D9F"/>
    <w:rsid w:val="00056EEB"/>
    <w:rsid w:val="00056F03"/>
    <w:rsid w:val="00057316"/>
    <w:rsid w:val="0005772C"/>
    <w:rsid w:val="0005773E"/>
    <w:rsid w:val="00057951"/>
    <w:rsid w:val="000579CB"/>
    <w:rsid w:val="00057A2C"/>
    <w:rsid w:val="00057EAD"/>
    <w:rsid w:val="00060739"/>
    <w:rsid w:val="00060B6B"/>
    <w:rsid w:val="00060BFD"/>
    <w:rsid w:val="00060C06"/>
    <w:rsid w:val="00060CB7"/>
    <w:rsid w:val="00060CCD"/>
    <w:rsid w:val="00060EF5"/>
    <w:rsid w:val="0006112F"/>
    <w:rsid w:val="00061298"/>
    <w:rsid w:val="00061302"/>
    <w:rsid w:val="000614A0"/>
    <w:rsid w:val="000615AA"/>
    <w:rsid w:val="000615AC"/>
    <w:rsid w:val="000616BF"/>
    <w:rsid w:val="0006170B"/>
    <w:rsid w:val="00061FB1"/>
    <w:rsid w:val="000620A1"/>
    <w:rsid w:val="000621CA"/>
    <w:rsid w:val="00062545"/>
    <w:rsid w:val="00062786"/>
    <w:rsid w:val="00062B67"/>
    <w:rsid w:val="00062BEB"/>
    <w:rsid w:val="00062C61"/>
    <w:rsid w:val="00062F07"/>
    <w:rsid w:val="000631D7"/>
    <w:rsid w:val="0006326A"/>
    <w:rsid w:val="000637BB"/>
    <w:rsid w:val="00063848"/>
    <w:rsid w:val="00063CCD"/>
    <w:rsid w:val="00063D45"/>
    <w:rsid w:val="00063FE6"/>
    <w:rsid w:val="0006435C"/>
    <w:rsid w:val="0006437F"/>
    <w:rsid w:val="00064457"/>
    <w:rsid w:val="00064488"/>
    <w:rsid w:val="000648A8"/>
    <w:rsid w:val="00064983"/>
    <w:rsid w:val="000651A3"/>
    <w:rsid w:val="00065222"/>
    <w:rsid w:val="00065D30"/>
    <w:rsid w:val="00065E34"/>
    <w:rsid w:val="000662C1"/>
    <w:rsid w:val="00066655"/>
    <w:rsid w:val="000668C0"/>
    <w:rsid w:val="00066997"/>
    <w:rsid w:val="000669CA"/>
    <w:rsid w:val="00066B7E"/>
    <w:rsid w:val="00066B8F"/>
    <w:rsid w:val="00066C3B"/>
    <w:rsid w:val="0006707C"/>
    <w:rsid w:val="000673B4"/>
    <w:rsid w:val="00067764"/>
    <w:rsid w:val="000677D7"/>
    <w:rsid w:val="00067803"/>
    <w:rsid w:val="00067CB2"/>
    <w:rsid w:val="00070338"/>
    <w:rsid w:val="00070343"/>
    <w:rsid w:val="00070A7F"/>
    <w:rsid w:val="00070EC8"/>
    <w:rsid w:val="00071011"/>
    <w:rsid w:val="000712F9"/>
    <w:rsid w:val="0007149A"/>
    <w:rsid w:val="00071701"/>
    <w:rsid w:val="00071AE7"/>
    <w:rsid w:val="00071D40"/>
    <w:rsid w:val="00071F41"/>
    <w:rsid w:val="000724DD"/>
    <w:rsid w:val="000725EC"/>
    <w:rsid w:val="0007270F"/>
    <w:rsid w:val="00072C81"/>
    <w:rsid w:val="00073060"/>
    <w:rsid w:val="00073199"/>
    <w:rsid w:val="0007319B"/>
    <w:rsid w:val="00073238"/>
    <w:rsid w:val="0007341B"/>
    <w:rsid w:val="000734C6"/>
    <w:rsid w:val="000735CB"/>
    <w:rsid w:val="00073601"/>
    <w:rsid w:val="0007391F"/>
    <w:rsid w:val="000739C4"/>
    <w:rsid w:val="0007422C"/>
    <w:rsid w:val="00074253"/>
    <w:rsid w:val="00074670"/>
    <w:rsid w:val="00074691"/>
    <w:rsid w:val="00074693"/>
    <w:rsid w:val="00074F6D"/>
    <w:rsid w:val="000755CA"/>
    <w:rsid w:val="0007577B"/>
    <w:rsid w:val="00075A5C"/>
    <w:rsid w:val="00075A7E"/>
    <w:rsid w:val="00075E00"/>
    <w:rsid w:val="00075EF0"/>
    <w:rsid w:val="00075F31"/>
    <w:rsid w:val="00076732"/>
    <w:rsid w:val="00076897"/>
    <w:rsid w:val="000769AC"/>
    <w:rsid w:val="000769F9"/>
    <w:rsid w:val="00076B3F"/>
    <w:rsid w:val="00076BDC"/>
    <w:rsid w:val="00076CE5"/>
    <w:rsid w:val="00076D5A"/>
    <w:rsid w:val="00076DAD"/>
    <w:rsid w:val="000771ED"/>
    <w:rsid w:val="0007760C"/>
    <w:rsid w:val="000778AB"/>
    <w:rsid w:val="00077A58"/>
    <w:rsid w:val="00077D4B"/>
    <w:rsid w:val="00077DE1"/>
    <w:rsid w:val="000801EB"/>
    <w:rsid w:val="00080281"/>
    <w:rsid w:val="00080454"/>
    <w:rsid w:val="000805B3"/>
    <w:rsid w:val="00080B13"/>
    <w:rsid w:val="00080EDD"/>
    <w:rsid w:val="0008130B"/>
    <w:rsid w:val="0008133B"/>
    <w:rsid w:val="00081D31"/>
    <w:rsid w:val="00081F8D"/>
    <w:rsid w:val="0008201D"/>
    <w:rsid w:val="00082173"/>
    <w:rsid w:val="00082186"/>
    <w:rsid w:val="000824FD"/>
    <w:rsid w:val="00082526"/>
    <w:rsid w:val="0008264D"/>
    <w:rsid w:val="00082855"/>
    <w:rsid w:val="000828E2"/>
    <w:rsid w:val="00082A81"/>
    <w:rsid w:val="00082E7C"/>
    <w:rsid w:val="00083005"/>
    <w:rsid w:val="000831F1"/>
    <w:rsid w:val="0008334E"/>
    <w:rsid w:val="0008340A"/>
    <w:rsid w:val="000834B7"/>
    <w:rsid w:val="00083B11"/>
    <w:rsid w:val="00084523"/>
    <w:rsid w:val="000847B2"/>
    <w:rsid w:val="00084A2A"/>
    <w:rsid w:val="00084C54"/>
    <w:rsid w:val="000850E1"/>
    <w:rsid w:val="000854B6"/>
    <w:rsid w:val="000856DC"/>
    <w:rsid w:val="000859AB"/>
    <w:rsid w:val="00085E24"/>
    <w:rsid w:val="000862DA"/>
    <w:rsid w:val="00086A9A"/>
    <w:rsid w:val="00086F78"/>
    <w:rsid w:val="00086FB4"/>
    <w:rsid w:val="00086FBD"/>
    <w:rsid w:val="000872C9"/>
    <w:rsid w:val="000873B3"/>
    <w:rsid w:val="00087A09"/>
    <w:rsid w:val="00087ABE"/>
    <w:rsid w:val="00087BE0"/>
    <w:rsid w:val="00087ECC"/>
    <w:rsid w:val="00087F15"/>
    <w:rsid w:val="00090763"/>
    <w:rsid w:val="000909D9"/>
    <w:rsid w:val="00090BA1"/>
    <w:rsid w:val="000910A1"/>
    <w:rsid w:val="0009139F"/>
    <w:rsid w:val="000914C7"/>
    <w:rsid w:val="0009213C"/>
    <w:rsid w:val="00092798"/>
    <w:rsid w:val="00092AEA"/>
    <w:rsid w:val="0009323F"/>
    <w:rsid w:val="00093278"/>
    <w:rsid w:val="000933AD"/>
    <w:rsid w:val="000937AC"/>
    <w:rsid w:val="00093845"/>
    <w:rsid w:val="000938E1"/>
    <w:rsid w:val="0009395E"/>
    <w:rsid w:val="00093A7D"/>
    <w:rsid w:val="00093CC6"/>
    <w:rsid w:val="00094184"/>
    <w:rsid w:val="00094409"/>
    <w:rsid w:val="00094966"/>
    <w:rsid w:val="00094E3A"/>
    <w:rsid w:val="00094F09"/>
    <w:rsid w:val="00095493"/>
    <w:rsid w:val="000954AB"/>
    <w:rsid w:val="00095FB8"/>
    <w:rsid w:val="0009602F"/>
    <w:rsid w:val="000961F1"/>
    <w:rsid w:val="00096C59"/>
    <w:rsid w:val="00097097"/>
    <w:rsid w:val="00097224"/>
    <w:rsid w:val="00097279"/>
    <w:rsid w:val="000973AB"/>
    <w:rsid w:val="0009759F"/>
    <w:rsid w:val="00097805"/>
    <w:rsid w:val="00097838"/>
    <w:rsid w:val="00097A67"/>
    <w:rsid w:val="00097C0F"/>
    <w:rsid w:val="00097FE0"/>
    <w:rsid w:val="000A04BC"/>
    <w:rsid w:val="000A0C6E"/>
    <w:rsid w:val="000A0C73"/>
    <w:rsid w:val="000A11D8"/>
    <w:rsid w:val="000A1237"/>
    <w:rsid w:val="000A133F"/>
    <w:rsid w:val="000A1948"/>
    <w:rsid w:val="000A209A"/>
    <w:rsid w:val="000A27C3"/>
    <w:rsid w:val="000A2A3F"/>
    <w:rsid w:val="000A2BBD"/>
    <w:rsid w:val="000A2E19"/>
    <w:rsid w:val="000A30A4"/>
    <w:rsid w:val="000A30B8"/>
    <w:rsid w:val="000A348D"/>
    <w:rsid w:val="000A3868"/>
    <w:rsid w:val="000A3906"/>
    <w:rsid w:val="000A3C0F"/>
    <w:rsid w:val="000A3F22"/>
    <w:rsid w:val="000A4470"/>
    <w:rsid w:val="000A4A61"/>
    <w:rsid w:val="000A4BF3"/>
    <w:rsid w:val="000A4DD0"/>
    <w:rsid w:val="000A5439"/>
    <w:rsid w:val="000A547F"/>
    <w:rsid w:val="000A54CD"/>
    <w:rsid w:val="000A55AC"/>
    <w:rsid w:val="000A55EB"/>
    <w:rsid w:val="000A5654"/>
    <w:rsid w:val="000A5DD0"/>
    <w:rsid w:val="000A6697"/>
    <w:rsid w:val="000A693B"/>
    <w:rsid w:val="000A693F"/>
    <w:rsid w:val="000A6B79"/>
    <w:rsid w:val="000A774A"/>
    <w:rsid w:val="000A776A"/>
    <w:rsid w:val="000A7C45"/>
    <w:rsid w:val="000B0342"/>
    <w:rsid w:val="000B06D5"/>
    <w:rsid w:val="000B072B"/>
    <w:rsid w:val="000B099B"/>
    <w:rsid w:val="000B09DA"/>
    <w:rsid w:val="000B0A20"/>
    <w:rsid w:val="000B0A96"/>
    <w:rsid w:val="000B0B86"/>
    <w:rsid w:val="000B0F6A"/>
    <w:rsid w:val="000B1100"/>
    <w:rsid w:val="000B1371"/>
    <w:rsid w:val="000B17A3"/>
    <w:rsid w:val="000B1904"/>
    <w:rsid w:val="000B1C91"/>
    <w:rsid w:val="000B2023"/>
    <w:rsid w:val="000B2243"/>
    <w:rsid w:val="000B2947"/>
    <w:rsid w:val="000B2BDE"/>
    <w:rsid w:val="000B2C39"/>
    <w:rsid w:val="000B2DFD"/>
    <w:rsid w:val="000B30E0"/>
    <w:rsid w:val="000B3315"/>
    <w:rsid w:val="000B36DE"/>
    <w:rsid w:val="000B3810"/>
    <w:rsid w:val="000B395D"/>
    <w:rsid w:val="000B39BC"/>
    <w:rsid w:val="000B3DD0"/>
    <w:rsid w:val="000B3E2C"/>
    <w:rsid w:val="000B4A70"/>
    <w:rsid w:val="000B4C9D"/>
    <w:rsid w:val="000B4FD5"/>
    <w:rsid w:val="000B5254"/>
    <w:rsid w:val="000B528C"/>
    <w:rsid w:val="000B5311"/>
    <w:rsid w:val="000B538B"/>
    <w:rsid w:val="000B5800"/>
    <w:rsid w:val="000B5812"/>
    <w:rsid w:val="000B583B"/>
    <w:rsid w:val="000B5A5B"/>
    <w:rsid w:val="000B5B5E"/>
    <w:rsid w:val="000B5E4B"/>
    <w:rsid w:val="000B6038"/>
    <w:rsid w:val="000B64F8"/>
    <w:rsid w:val="000B6554"/>
    <w:rsid w:val="000B6647"/>
    <w:rsid w:val="000B6762"/>
    <w:rsid w:val="000B67D1"/>
    <w:rsid w:val="000B6A4F"/>
    <w:rsid w:val="000B7C6C"/>
    <w:rsid w:val="000B7D79"/>
    <w:rsid w:val="000B7EED"/>
    <w:rsid w:val="000B7F09"/>
    <w:rsid w:val="000C0383"/>
    <w:rsid w:val="000C051C"/>
    <w:rsid w:val="000C07D6"/>
    <w:rsid w:val="000C07E2"/>
    <w:rsid w:val="000C0CA4"/>
    <w:rsid w:val="000C0D9F"/>
    <w:rsid w:val="000C1025"/>
    <w:rsid w:val="000C12F7"/>
    <w:rsid w:val="000C1315"/>
    <w:rsid w:val="000C15F3"/>
    <w:rsid w:val="000C1863"/>
    <w:rsid w:val="000C1A90"/>
    <w:rsid w:val="000C1BCE"/>
    <w:rsid w:val="000C28AD"/>
    <w:rsid w:val="000C2AA5"/>
    <w:rsid w:val="000C2E97"/>
    <w:rsid w:val="000C3288"/>
    <w:rsid w:val="000C376B"/>
    <w:rsid w:val="000C3901"/>
    <w:rsid w:val="000C3981"/>
    <w:rsid w:val="000C3BFB"/>
    <w:rsid w:val="000C3D18"/>
    <w:rsid w:val="000C3E8F"/>
    <w:rsid w:val="000C3F72"/>
    <w:rsid w:val="000C44D7"/>
    <w:rsid w:val="000C4A15"/>
    <w:rsid w:val="000C4AFA"/>
    <w:rsid w:val="000C4C30"/>
    <w:rsid w:val="000C4DB4"/>
    <w:rsid w:val="000C4EFC"/>
    <w:rsid w:val="000C5255"/>
    <w:rsid w:val="000C5B4D"/>
    <w:rsid w:val="000C5B57"/>
    <w:rsid w:val="000C5C5F"/>
    <w:rsid w:val="000C5F8D"/>
    <w:rsid w:val="000C664E"/>
    <w:rsid w:val="000C699C"/>
    <w:rsid w:val="000C69DC"/>
    <w:rsid w:val="000C6B80"/>
    <w:rsid w:val="000C6D23"/>
    <w:rsid w:val="000C6DE4"/>
    <w:rsid w:val="000C6DF9"/>
    <w:rsid w:val="000C7157"/>
    <w:rsid w:val="000C77BA"/>
    <w:rsid w:val="000C79E5"/>
    <w:rsid w:val="000C7C05"/>
    <w:rsid w:val="000D01AB"/>
    <w:rsid w:val="000D02FB"/>
    <w:rsid w:val="000D092E"/>
    <w:rsid w:val="000D0B74"/>
    <w:rsid w:val="000D0C33"/>
    <w:rsid w:val="000D0EBF"/>
    <w:rsid w:val="000D0FB2"/>
    <w:rsid w:val="000D127F"/>
    <w:rsid w:val="000D143C"/>
    <w:rsid w:val="000D1E3B"/>
    <w:rsid w:val="000D2015"/>
    <w:rsid w:val="000D2152"/>
    <w:rsid w:val="000D21E5"/>
    <w:rsid w:val="000D2FC0"/>
    <w:rsid w:val="000D30E8"/>
    <w:rsid w:val="000D3347"/>
    <w:rsid w:val="000D345A"/>
    <w:rsid w:val="000D3626"/>
    <w:rsid w:val="000D41AD"/>
    <w:rsid w:val="000D4228"/>
    <w:rsid w:val="000D4512"/>
    <w:rsid w:val="000D4522"/>
    <w:rsid w:val="000D4B75"/>
    <w:rsid w:val="000D4C04"/>
    <w:rsid w:val="000D4D1D"/>
    <w:rsid w:val="000D4F23"/>
    <w:rsid w:val="000D5033"/>
    <w:rsid w:val="000D51B5"/>
    <w:rsid w:val="000D5804"/>
    <w:rsid w:val="000D59F5"/>
    <w:rsid w:val="000D5AD4"/>
    <w:rsid w:val="000D5E37"/>
    <w:rsid w:val="000D5EA6"/>
    <w:rsid w:val="000D6259"/>
    <w:rsid w:val="000D6310"/>
    <w:rsid w:val="000D655E"/>
    <w:rsid w:val="000D657F"/>
    <w:rsid w:val="000D669D"/>
    <w:rsid w:val="000D6806"/>
    <w:rsid w:val="000D6A5A"/>
    <w:rsid w:val="000D6B37"/>
    <w:rsid w:val="000D7003"/>
    <w:rsid w:val="000D73B3"/>
    <w:rsid w:val="000D75F4"/>
    <w:rsid w:val="000D798D"/>
    <w:rsid w:val="000D7A08"/>
    <w:rsid w:val="000D7EA9"/>
    <w:rsid w:val="000D7F96"/>
    <w:rsid w:val="000E0187"/>
    <w:rsid w:val="000E041C"/>
    <w:rsid w:val="000E0C79"/>
    <w:rsid w:val="000E0E00"/>
    <w:rsid w:val="000E0EFB"/>
    <w:rsid w:val="000E112F"/>
    <w:rsid w:val="000E11DE"/>
    <w:rsid w:val="000E11F1"/>
    <w:rsid w:val="000E14B9"/>
    <w:rsid w:val="000E1590"/>
    <w:rsid w:val="000E1795"/>
    <w:rsid w:val="000E18F0"/>
    <w:rsid w:val="000E21AC"/>
    <w:rsid w:val="000E232A"/>
    <w:rsid w:val="000E263F"/>
    <w:rsid w:val="000E2798"/>
    <w:rsid w:val="000E2801"/>
    <w:rsid w:val="000E2848"/>
    <w:rsid w:val="000E2AC5"/>
    <w:rsid w:val="000E2D25"/>
    <w:rsid w:val="000E3173"/>
    <w:rsid w:val="000E36AA"/>
    <w:rsid w:val="000E3804"/>
    <w:rsid w:val="000E393B"/>
    <w:rsid w:val="000E3DCC"/>
    <w:rsid w:val="000E484D"/>
    <w:rsid w:val="000E4BC8"/>
    <w:rsid w:val="000E4CFF"/>
    <w:rsid w:val="000E4D05"/>
    <w:rsid w:val="000E545C"/>
    <w:rsid w:val="000E550F"/>
    <w:rsid w:val="000E553C"/>
    <w:rsid w:val="000E59FA"/>
    <w:rsid w:val="000E5A45"/>
    <w:rsid w:val="000E5C8F"/>
    <w:rsid w:val="000E5DA8"/>
    <w:rsid w:val="000E5EEB"/>
    <w:rsid w:val="000E6012"/>
    <w:rsid w:val="000E6213"/>
    <w:rsid w:val="000E637D"/>
    <w:rsid w:val="000E6434"/>
    <w:rsid w:val="000E6548"/>
    <w:rsid w:val="000E6764"/>
    <w:rsid w:val="000E67DC"/>
    <w:rsid w:val="000E6903"/>
    <w:rsid w:val="000E6A67"/>
    <w:rsid w:val="000E6A97"/>
    <w:rsid w:val="000E6B32"/>
    <w:rsid w:val="000E702F"/>
    <w:rsid w:val="000E723C"/>
    <w:rsid w:val="000E75EE"/>
    <w:rsid w:val="000E76F2"/>
    <w:rsid w:val="000E787E"/>
    <w:rsid w:val="000E7916"/>
    <w:rsid w:val="000E7A2F"/>
    <w:rsid w:val="000E7AEB"/>
    <w:rsid w:val="000E7C6D"/>
    <w:rsid w:val="000E7DB4"/>
    <w:rsid w:val="000E7DD7"/>
    <w:rsid w:val="000F0808"/>
    <w:rsid w:val="000F0A05"/>
    <w:rsid w:val="000F0B8E"/>
    <w:rsid w:val="000F0BA7"/>
    <w:rsid w:val="000F0DFC"/>
    <w:rsid w:val="000F0F9F"/>
    <w:rsid w:val="000F1078"/>
    <w:rsid w:val="000F1267"/>
    <w:rsid w:val="000F137F"/>
    <w:rsid w:val="000F1784"/>
    <w:rsid w:val="000F1830"/>
    <w:rsid w:val="000F19C6"/>
    <w:rsid w:val="000F1A97"/>
    <w:rsid w:val="000F1CD9"/>
    <w:rsid w:val="000F2578"/>
    <w:rsid w:val="000F2646"/>
    <w:rsid w:val="000F2688"/>
    <w:rsid w:val="000F2CDB"/>
    <w:rsid w:val="000F2DB4"/>
    <w:rsid w:val="000F2E5F"/>
    <w:rsid w:val="000F2E6C"/>
    <w:rsid w:val="000F32B1"/>
    <w:rsid w:val="000F33E3"/>
    <w:rsid w:val="000F33F7"/>
    <w:rsid w:val="000F34B2"/>
    <w:rsid w:val="000F369E"/>
    <w:rsid w:val="000F375E"/>
    <w:rsid w:val="000F3978"/>
    <w:rsid w:val="000F3DE9"/>
    <w:rsid w:val="000F412C"/>
    <w:rsid w:val="000F4312"/>
    <w:rsid w:val="000F4330"/>
    <w:rsid w:val="000F47D7"/>
    <w:rsid w:val="000F4B42"/>
    <w:rsid w:val="000F51B5"/>
    <w:rsid w:val="000F551D"/>
    <w:rsid w:val="000F560B"/>
    <w:rsid w:val="000F56B0"/>
    <w:rsid w:val="000F62E3"/>
    <w:rsid w:val="000F68E7"/>
    <w:rsid w:val="000F6D96"/>
    <w:rsid w:val="000F6EE9"/>
    <w:rsid w:val="000F6FD7"/>
    <w:rsid w:val="000F7185"/>
    <w:rsid w:val="000F7212"/>
    <w:rsid w:val="000F79CC"/>
    <w:rsid w:val="000F7A22"/>
    <w:rsid w:val="000F7B19"/>
    <w:rsid w:val="000F7B2E"/>
    <w:rsid w:val="000F7B95"/>
    <w:rsid w:val="001007B8"/>
    <w:rsid w:val="001008AA"/>
    <w:rsid w:val="00100A93"/>
    <w:rsid w:val="00101573"/>
    <w:rsid w:val="0010194D"/>
    <w:rsid w:val="001019D0"/>
    <w:rsid w:val="00101AFE"/>
    <w:rsid w:val="00101CB2"/>
    <w:rsid w:val="00101D85"/>
    <w:rsid w:val="00101D8B"/>
    <w:rsid w:val="00102036"/>
    <w:rsid w:val="00102840"/>
    <w:rsid w:val="00102AC2"/>
    <w:rsid w:val="00102C8E"/>
    <w:rsid w:val="00102EF7"/>
    <w:rsid w:val="001035BF"/>
    <w:rsid w:val="00103617"/>
    <w:rsid w:val="001036E9"/>
    <w:rsid w:val="001039CE"/>
    <w:rsid w:val="00103BB3"/>
    <w:rsid w:val="00103DB8"/>
    <w:rsid w:val="00103F9B"/>
    <w:rsid w:val="0010438E"/>
    <w:rsid w:val="00104396"/>
    <w:rsid w:val="00104482"/>
    <w:rsid w:val="00104ADC"/>
    <w:rsid w:val="001056FA"/>
    <w:rsid w:val="00105A74"/>
    <w:rsid w:val="00105D65"/>
    <w:rsid w:val="00106742"/>
    <w:rsid w:val="00106832"/>
    <w:rsid w:val="0010688C"/>
    <w:rsid w:val="00106A30"/>
    <w:rsid w:val="00106B27"/>
    <w:rsid w:val="00106B9C"/>
    <w:rsid w:val="00106CDD"/>
    <w:rsid w:val="00106D37"/>
    <w:rsid w:val="00107191"/>
    <w:rsid w:val="00107A40"/>
    <w:rsid w:val="00107C95"/>
    <w:rsid w:val="00107E6F"/>
    <w:rsid w:val="00107FC2"/>
    <w:rsid w:val="00110086"/>
    <w:rsid w:val="0011018D"/>
    <w:rsid w:val="00110315"/>
    <w:rsid w:val="001107F0"/>
    <w:rsid w:val="001109A5"/>
    <w:rsid w:val="00110E8F"/>
    <w:rsid w:val="0011104E"/>
    <w:rsid w:val="0011143E"/>
    <w:rsid w:val="00111A0C"/>
    <w:rsid w:val="00111D09"/>
    <w:rsid w:val="00111F73"/>
    <w:rsid w:val="001123DE"/>
    <w:rsid w:val="001123F8"/>
    <w:rsid w:val="00112456"/>
    <w:rsid w:val="00112488"/>
    <w:rsid w:val="00112712"/>
    <w:rsid w:val="001127C0"/>
    <w:rsid w:val="00112BD8"/>
    <w:rsid w:val="001132E0"/>
    <w:rsid w:val="001142BD"/>
    <w:rsid w:val="00114399"/>
    <w:rsid w:val="0011440C"/>
    <w:rsid w:val="001149CA"/>
    <w:rsid w:val="00114A6E"/>
    <w:rsid w:val="00114E21"/>
    <w:rsid w:val="00114F86"/>
    <w:rsid w:val="00115036"/>
    <w:rsid w:val="00115371"/>
    <w:rsid w:val="001153E9"/>
    <w:rsid w:val="0011586D"/>
    <w:rsid w:val="00115B93"/>
    <w:rsid w:val="00115EB3"/>
    <w:rsid w:val="00116254"/>
    <w:rsid w:val="00116424"/>
    <w:rsid w:val="0011694B"/>
    <w:rsid w:val="00116DCB"/>
    <w:rsid w:val="00116F62"/>
    <w:rsid w:val="001172EE"/>
    <w:rsid w:val="0011772E"/>
    <w:rsid w:val="001177F7"/>
    <w:rsid w:val="00117A21"/>
    <w:rsid w:val="00117A4F"/>
    <w:rsid w:val="00117AC0"/>
    <w:rsid w:val="00117FDB"/>
    <w:rsid w:val="0012045E"/>
    <w:rsid w:val="0012095A"/>
    <w:rsid w:val="0012101C"/>
    <w:rsid w:val="0012106F"/>
    <w:rsid w:val="001210E6"/>
    <w:rsid w:val="001211CF"/>
    <w:rsid w:val="00121482"/>
    <w:rsid w:val="00121503"/>
    <w:rsid w:val="00121BD2"/>
    <w:rsid w:val="0012242A"/>
    <w:rsid w:val="00122667"/>
    <w:rsid w:val="00122AC5"/>
    <w:rsid w:val="00122EFB"/>
    <w:rsid w:val="00123351"/>
    <w:rsid w:val="00123A0B"/>
    <w:rsid w:val="00123AFD"/>
    <w:rsid w:val="00124001"/>
    <w:rsid w:val="001240A5"/>
    <w:rsid w:val="00124384"/>
    <w:rsid w:val="0012453F"/>
    <w:rsid w:val="001248B6"/>
    <w:rsid w:val="00124B27"/>
    <w:rsid w:val="00124D92"/>
    <w:rsid w:val="00124E94"/>
    <w:rsid w:val="00125153"/>
    <w:rsid w:val="00125597"/>
    <w:rsid w:val="0012560C"/>
    <w:rsid w:val="00126487"/>
    <w:rsid w:val="0012665F"/>
    <w:rsid w:val="0012690C"/>
    <w:rsid w:val="00126BBA"/>
    <w:rsid w:val="00126C11"/>
    <w:rsid w:val="00126C49"/>
    <w:rsid w:val="001278CA"/>
    <w:rsid w:val="001278EE"/>
    <w:rsid w:val="00127C84"/>
    <w:rsid w:val="00127C9C"/>
    <w:rsid w:val="0013032A"/>
    <w:rsid w:val="0013048E"/>
    <w:rsid w:val="00130774"/>
    <w:rsid w:val="0013104B"/>
    <w:rsid w:val="001312F4"/>
    <w:rsid w:val="001317A9"/>
    <w:rsid w:val="0013184A"/>
    <w:rsid w:val="00131A39"/>
    <w:rsid w:val="00131BFA"/>
    <w:rsid w:val="00131DAC"/>
    <w:rsid w:val="00131FB3"/>
    <w:rsid w:val="001320B2"/>
    <w:rsid w:val="001320D2"/>
    <w:rsid w:val="001321CB"/>
    <w:rsid w:val="00132524"/>
    <w:rsid w:val="00132A93"/>
    <w:rsid w:val="00132D0E"/>
    <w:rsid w:val="00133004"/>
    <w:rsid w:val="001331DD"/>
    <w:rsid w:val="00133244"/>
    <w:rsid w:val="001332B8"/>
    <w:rsid w:val="00133B81"/>
    <w:rsid w:val="00133C09"/>
    <w:rsid w:val="00133CF6"/>
    <w:rsid w:val="00133EBD"/>
    <w:rsid w:val="00134001"/>
    <w:rsid w:val="0013413B"/>
    <w:rsid w:val="001341C3"/>
    <w:rsid w:val="0013445B"/>
    <w:rsid w:val="001348A1"/>
    <w:rsid w:val="00134AF9"/>
    <w:rsid w:val="00134BC1"/>
    <w:rsid w:val="00134C51"/>
    <w:rsid w:val="001350B8"/>
    <w:rsid w:val="001351AE"/>
    <w:rsid w:val="001352B3"/>
    <w:rsid w:val="001355D0"/>
    <w:rsid w:val="0013577F"/>
    <w:rsid w:val="0013596D"/>
    <w:rsid w:val="0013679F"/>
    <w:rsid w:val="00136C64"/>
    <w:rsid w:val="00137B62"/>
    <w:rsid w:val="00137B68"/>
    <w:rsid w:val="00137C3E"/>
    <w:rsid w:val="0014065F"/>
    <w:rsid w:val="001409CF"/>
    <w:rsid w:val="00140E9C"/>
    <w:rsid w:val="00140ED1"/>
    <w:rsid w:val="00140F93"/>
    <w:rsid w:val="001417E8"/>
    <w:rsid w:val="001418C0"/>
    <w:rsid w:val="00141F87"/>
    <w:rsid w:val="0014202C"/>
    <w:rsid w:val="0014219D"/>
    <w:rsid w:val="0014239F"/>
    <w:rsid w:val="001427A0"/>
    <w:rsid w:val="00142B35"/>
    <w:rsid w:val="00142F68"/>
    <w:rsid w:val="0014319C"/>
    <w:rsid w:val="00143236"/>
    <w:rsid w:val="00143564"/>
    <w:rsid w:val="001439B3"/>
    <w:rsid w:val="00143C9C"/>
    <w:rsid w:val="00143D41"/>
    <w:rsid w:val="00143F32"/>
    <w:rsid w:val="001440AE"/>
    <w:rsid w:val="00144220"/>
    <w:rsid w:val="0014439E"/>
    <w:rsid w:val="00144965"/>
    <w:rsid w:val="00144E5E"/>
    <w:rsid w:val="00145197"/>
    <w:rsid w:val="0014525C"/>
    <w:rsid w:val="001454B9"/>
    <w:rsid w:val="001457C7"/>
    <w:rsid w:val="0014582C"/>
    <w:rsid w:val="00145918"/>
    <w:rsid w:val="00145A56"/>
    <w:rsid w:val="00145B97"/>
    <w:rsid w:val="00145D03"/>
    <w:rsid w:val="001460C0"/>
    <w:rsid w:val="00146145"/>
    <w:rsid w:val="00146276"/>
    <w:rsid w:val="00146451"/>
    <w:rsid w:val="00146A3E"/>
    <w:rsid w:val="00146AF2"/>
    <w:rsid w:val="001470AC"/>
    <w:rsid w:val="00147601"/>
    <w:rsid w:val="00147B53"/>
    <w:rsid w:val="00147BDA"/>
    <w:rsid w:val="00150560"/>
    <w:rsid w:val="00150874"/>
    <w:rsid w:val="00150885"/>
    <w:rsid w:val="00150937"/>
    <w:rsid w:val="00151076"/>
    <w:rsid w:val="0015120E"/>
    <w:rsid w:val="00151476"/>
    <w:rsid w:val="001514B2"/>
    <w:rsid w:val="00151B86"/>
    <w:rsid w:val="00151BA5"/>
    <w:rsid w:val="00152251"/>
    <w:rsid w:val="0015241F"/>
    <w:rsid w:val="001527C9"/>
    <w:rsid w:val="00152BED"/>
    <w:rsid w:val="00152C9E"/>
    <w:rsid w:val="0015350C"/>
    <w:rsid w:val="0015398F"/>
    <w:rsid w:val="00153A1F"/>
    <w:rsid w:val="00153A92"/>
    <w:rsid w:val="00154082"/>
    <w:rsid w:val="001540F4"/>
    <w:rsid w:val="0015428C"/>
    <w:rsid w:val="001542BF"/>
    <w:rsid w:val="001548CF"/>
    <w:rsid w:val="00154E58"/>
    <w:rsid w:val="00154EBD"/>
    <w:rsid w:val="00155119"/>
    <w:rsid w:val="001554CE"/>
    <w:rsid w:val="001556AD"/>
    <w:rsid w:val="0015599F"/>
    <w:rsid w:val="00155F93"/>
    <w:rsid w:val="0015604E"/>
    <w:rsid w:val="001561DB"/>
    <w:rsid w:val="0015649B"/>
    <w:rsid w:val="001565DA"/>
    <w:rsid w:val="00156942"/>
    <w:rsid w:val="00156A14"/>
    <w:rsid w:val="00156A41"/>
    <w:rsid w:val="00156A98"/>
    <w:rsid w:val="001576CA"/>
    <w:rsid w:val="00157877"/>
    <w:rsid w:val="00157A8E"/>
    <w:rsid w:val="00157E3B"/>
    <w:rsid w:val="00157EE3"/>
    <w:rsid w:val="001603DF"/>
    <w:rsid w:val="0016045C"/>
    <w:rsid w:val="001606A9"/>
    <w:rsid w:val="001606CB"/>
    <w:rsid w:val="001607FE"/>
    <w:rsid w:val="00160D83"/>
    <w:rsid w:val="00161101"/>
    <w:rsid w:val="00161685"/>
    <w:rsid w:val="00162082"/>
    <w:rsid w:val="001620C2"/>
    <w:rsid w:val="00162497"/>
    <w:rsid w:val="0016281A"/>
    <w:rsid w:val="00162822"/>
    <w:rsid w:val="00162D23"/>
    <w:rsid w:val="00162E5E"/>
    <w:rsid w:val="001633A9"/>
    <w:rsid w:val="001634F0"/>
    <w:rsid w:val="00163B25"/>
    <w:rsid w:val="00163BFB"/>
    <w:rsid w:val="00163E31"/>
    <w:rsid w:val="001640D6"/>
    <w:rsid w:val="00164242"/>
    <w:rsid w:val="001642DD"/>
    <w:rsid w:val="001642F9"/>
    <w:rsid w:val="001643C0"/>
    <w:rsid w:val="00164660"/>
    <w:rsid w:val="0016489C"/>
    <w:rsid w:val="00164CAF"/>
    <w:rsid w:val="0016515F"/>
    <w:rsid w:val="00165392"/>
    <w:rsid w:val="00165572"/>
    <w:rsid w:val="001658B8"/>
    <w:rsid w:val="001659AC"/>
    <w:rsid w:val="00165B33"/>
    <w:rsid w:val="00165B62"/>
    <w:rsid w:val="00165C3B"/>
    <w:rsid w:val="00165DEB"/>
    <w:rsid w:val="00165E07"/>
    <w:rsid w:val="0016646C"/>
    <w:rsid w:val="00166560"/>
    <w:rsid w:val="0016659D"/>
    <w:rsid w:val="001665CA"/>
    <w:rsid w:val="00166681"/>
    <w:rsid w:val="00166770"/>
    <w:rsid w:val="001669BC"/>
    <w:rsid w:val="00166A57"/>
    <w:rsid w:val="00166AA0"/>
    <w:rsid w:val="00167795"/>
    <w:rsid w:val="00167996"/>
    <w:rsid w:val="00167F62"/>
    <w:rsid w:val="001703FA"/>
    <w:rsid w:val="001707B4"/>
    <w:rsid w:val="00170AB2"/>
    <w:rsid w:val="00170BA6"/>
    <w:rsid w:val="00171565"/>
    <w:rsid w:val="001715EF"/>
    <w:rsid w:val="001717AC"/>
    <w:rsid w:val="001718BF"/>
    <w:rsid w:val="001719EE"/>
    <w:rsid w:val="00171D6B"/>
    <w:rsid w:val="00171F46"/>
    <w:rsid w:val="00172156"/>
    <w:rsid w:val="0017276A"/>
    <w:rsid w:val="00172B66"/>
    <w:rsid w:val="00172BC7"/>
    <w:rsid w:val="00172C65"/>
    <w:rsid w:val="00172D40"/>
    <w:rsid w:val="001731A2"/>
    <w:rsid w:val="00173726"/>
    <w:rsid w:val="0017375F"/>
    <w:rsid w:val="00173B01"/>
    <w:rsid w:val="00174393"/>
    <w:rsid w:val="001747C1"/>
    <w:rsid w:val="001748F9"/>
    <w:rsid w:val="00174EA4"/>
    <w:rsid w:val="0017591F"/>
    <w:rsid w:val="00175FA1"/>
    <w:rsid w:val="00176082"/>
    <w:rsid w:val="0017626D"/>
    <w:rsid w:val="0017639F"/>
    <w:rsid w:val="00176811"/>
    <w:rsid w:val="00176898"/>
    <w:rsid w:val="001768E6"/>
    <w:rsid w:val="001769B5"/>
    <w:rsid w:val="001769CC"/>
    <w:rsid w:val="00176B12"/>
    <w:rsid w:val="00176D37"/>
    <w:rsid w:val="001771AC"/>
    <w:rsid w:val="00177256"/>
    <w:rsid w:val="001772C4"/>
    <w:rsid w:val="001773DD"/>
    <w:rsid w:val="00177442"/>
    <w:rsid w:val="0017766C"/>
    <w:rsid w:val="00177768"/>
    <w:rsid w:val="00177925"/>
    <w:rsid w:val="00177954"/>
    <w:rsid w:val="00177AB1"/>
    <w:rsid w:val="00177B18"/>
    <w:rsid w:val="00180076"/>
    <w:rsid w:val="001800D1"/>
    <w:rsid w:val="00180235"/>
    <w:rsid w:val="001804B9"/>
    <w:rsid w:val="00180816"/>
    <w:rsid w:val="00180899"/>
    <w:rsid w:val="00181345"/>
    <w:rsid w:val="00181609"/>
    <w:rsid w:val="001819C3"/>
    <w:rsid w:val="00182028"/>
    <w:rsid w:val="00182333"/>
    <w:rsid w:val="0018249E"/>
    <w:rsid w:val="0018254D"/>
    <w:rsid w:val="00182D24"/>
    <w:rsid w:val="00182EFB"/>
    <w:rsid w:val="00183117"/>
    <w:rsid w:val="0018330D"/>
    <w:rsid w:val="001834CF"/>
    <w:rsid w:val="001838D7"/>
    <w:rsid w:val="00183C86"/>
    <w:rsid w:val="00183FAA"/>
    <w:rsid w:val="001840D8"/>
    <w:rsid w:val="001844D2"/>
    <w:rsid w:val="001848F5"/>
    <w:rsid w:val="00184C8A"/>
    <w:rsid w:val="00184DE6"/>
    <w:rsid w:val="00184FE1"/>
    <w:rsid w:val="0018511D"/>
    <w:rsid w:val="00185B51"/>
    <w:rsid w:val="00185F58"/>
    <w:rsid w:val="0018600B"/>
    <w:rsid w:val="001871D3"/>
    <w:rsid w:val="001873EC"/>
    <w:rsid w:val="001879E3"/>
    <w:rsid w:val="00187B56"/>
    <w:rsid w:val="00187BD7"/>
    <w:rsid w:val="001908F2"/>
    <w:rsid w:val="00191665"/>
    <w:rsid w:val="00191E59"/>
    <w:rsid w:val="00192079"/>
    <w:rsid w:val="00192844"/>
    <w:rsid w:val="00192C7D"/>
    <w:rsid w:val="00192E5D"/>
    <w:rsid w:val="001934BE"/>
    <w:rsid w:val="00193660"/>
    <w:rsid w:val="00193804"/>
    <w:rsid w:val="00193BE9"/>
    <w:rsid w:val="001940DD"/>
    <w:rsid w:val="00194152"/>
    <w:rsid w:val="00194193"/>
    <w:rsid w:val="0019426C"/>
    <w:rsid w:val="0019457A"/>
    <w:rsid w:val="0019461B"/>
    <w:rsid w:val="001948DD"/>
    <w:rsid w:val="00194A7B"/>
    <w:rsid w:val="00194BA3"/>
    <w:rsid w:val="00194E19"/>
    <w:rsid w:val="001951B5"/>
    <w:rsid w:val="001952EA"/>
    <w:rsid w:val="00195805"/>
    <w:rsid w:val="001958AD"/>
    <w:rsid w:val="00195C97"/>
    <w:rsid w:val="00195D40"/>
    <w:rsid w:val="00195DD7"/>
    <w:rsid w:val="00196299"/>
    <w:rsid w:val="00196403"/>
    <w:rsid w:val="00196674"/>
    <w:rsid w:val="00196AFB"/>
    <w:rsid w:val="00196DC8"/>
    <w:rsid w:val="00196DD8"/>
    <w:rsid w:val="00196E33"/>
    <w:rsid w:val="0019704E"/>
    <w:rsid w:val="00197598"/>
    <w:rsid w:val="0019771F"/>
    <w:rsid w:val="00197A53"/>
    <w:rsid w:val="00197BCE"/>
    <w:rsid w:val="00197E38"/>
    <w:rsid w:val="001A01B8"/>
    <w:rsid w:val="001A07C8"/>
    <w:rsid w:val="001A0867"/>
    <w:rsid w:val="001A0932"/>
    <w:rsid w:val="001A0B65"/>
    <w:rsid w:val="001A0E1D"/>
    <w:rsid w:val="001A0FDB"/>
    <w:rsid w:val="001A149C"/>
    <w:rsid w:val="001A1549"/>
    <w:rsid w:val="001A16A5"/>
    <w:rsid w:val="001A1AD8"/>
    <w:rsid w:val="001A204F"/>
    <w:rsid w:val="001A2096"/>
    <w:rsid w:val="001A20A9"/>
    <w:rsid w:val="001A20AC"/>
    <w:rsid w:val="001A21C7"/>
    <w:rsid w:val="001A22FA"/>
    <w:rsid w:val="001A2411"/>
    <w:rsid w:val="001A2416"/>
    <w:rsid w:val="001A2801"/>
    <w:rsid w:val="001A2B30"/>
    <w:rsid w:val="001A2D11"/>
    <w:rsid w:val="001A30A7"/>
    <w:rsid w:val="001A3321"/>
    <w:rsid w:val="001A3472"/>
    <w:rsid w:val="001A3A66"/>
    <w:rsid w:val="001A3C8A"/>
    <w:rsid w:val="001A3D3A"/>
    <w:rsid w:val="001A4037"/>
    <w:rsid w:val="001A4633"/>
    <w:rsid w:val="001A487F"/>
    <w:rsid w:val="001A4D99"/>
    <w:rsid w:val="001A52E7"/>
    <w:rsid w:val="001A5641"/>
    <w:rsid w:val="001A5C08"/>
    <w:rsid w:val="001A5C12"/>
    <w:rsid w:val="001A5D13"/>
    <w:rsid w:val="001A5F43"/>
    <w:rsid w:val="001A687D"/>
    <w:rsid w:val="001A6AD8"/>
    <w:rsid w:val="001A6C5D"/>
    <w:rsid w:val="001A6F4D"/>
    <w:rsid w:val="001A70B1"/>
    <w:rsid w:val="001A734B"/>
    <w:rsid w:val="001A77D2"/>
    <w:rsid w:val="001A7967"/>
    <w:rsid w:val="001A7AFF"/>
    <w:rsid w:val="001B041F"/>
    <w:rsid w:val="001B0550"/>
    <w:rsid w:val="001B074B"/>
    <w:rsid w:val="001B09F0"/>
    <w:rsid w:val="001B0CED"/>
    <w:rsid w:val="001B0E55"/>
    <w:rsid w:val="001B12D0"/>
    <w:rsid w:val="001B14AF"/>
    <w:rsid w:val="001B167F"/>
    <w:rsid w:val="001B1754"/>
    <w:rsid w:val="001B2CDF"/>
    <w:rsid w:val="001B2D8C"/>
    <w:rsid w:val="001B2E20"/>
    <w:rsid w:val="001B2ED8"/>
    <w:rsid w:val="001B3097"/>
    <w:rsid w:val="001B31CD"/>
    <w:rsid w:val="001B395B"/>
    <w:rsid w:val="001B3A95"/>
    <w:rsid w:val="001B3BD3"/>
    <w:rsid w:val="001B3BEC"/>
    <w:rsid w:val="001B3C22"/>
    <w:rsid w:val="001B3C93"/>
    <w:rsid w:val="001B3D0C"/>
    <w:rsid w:val="001B3FC6"/>
    <w:rsid w:val="001B42BD"/>
    <w:rsid w:val="001B4A46"/>
    <w:rsid w:val="001B4A84"/>
    <w:rsid w:val="001B4D3C"/>
    <w:rsid w:val="001B5132"/>
    <w:rsid w:val="001B5AAC"/>
    <w:rsid w:val="001B5C23"/>
    <w:rsid w:val="001B5FC3"/>
    <w:rsid w:val="001B6631"/>
    <w:rsid w:val="001B68E8"/>
    <w:rsid w:val="001B6993"/>
    <w:rsid w:val="001B69C8"/>
    <w:rsid w:val="001B79D5"/>
    <w:rsid w:val="001B7C66"/>
    <w:rsid w:val="001C0090"/>
    <w:rsid w:val="001C03B8"/>
    <w:rsid w:val="001C084E"/>
    <w:rsid w:val="001C08E2"/>
    <w:rsid w:val="001C0A93"/>
    <w:rsid w:val="001C0C0F"/>
    <w:rsid w:val="001C1005"/>
    <w:rsid w:val="001C14EF"/>
    <w:rsid w:val="001C16AA"/>
    <w:rsid w:val="001C17C2"/>
    <w:rsid w:val="001C17E2"/>
    <w:rsid w:val="001C17F6"/>
    <w:rsid w:val="001C1876"/>
    <w:rsid w:val="001C18C0"/>
    <w:rsid w:val="001C1AE9"/>
    <w:rsid w:val="001C1EB2"/>
    <w:rsid w:val="001C2095"/>
    <w:rsid w:val="001C2229"/>
    <w:rsid w:val="001C2A25"/>
    <w:rsid w:val="001C2AAE"/>
    <w:rsid w:val="001C2B15"/>
    <w:rsid w:val="001C3056"/>
    <w:rsid w:val="001C36E6"/>
    <w:rsid w:val="001C385F"/>
    <w:rsid w:val="001C3A5F"/>
    <w:rsid w:val="001C4125"/>
    <w:rsid w:val="001C41BF"/>
    <w:rsid w:val="001C4363"/>
    <w:rsid w:val="001C441A"/>
    <w:rsid w:val="001C44C3"/>
    <w:rsid w:val="001C45C7"/>
    <w:rsid w:val="001C46AF"/>
    <w:rsid w:val="001C489E"/>
    <w:rsid w:val="001C4BDC"/>
    <w:rsid w:val="001C5717"/>
    <w:rsid w:val="001C5740"/>
    <w:rsid w:val="001C5DF6"/>
    <w:rsid w:val="001C5FEB"/>
    <w:rsid w:val="001C61DC"/>
    <w:rsid w:val="001C6ABD"/>
    <w:rsid w:val="001C6FD8"/>
    <w:rsid w:val="001C7050"/>
    <w:rsid w:val="001C72A9"/>
    <w:rsid w:val="001C73A1"/>
    <w:rsid w:val="001C757E"/>
    <w:rsid w:val="001C7740"/>
    <w:rsid w:val="001C782F"/>
    <w:rsid w:val="001C78C8"/>
    <w:rsid w:val="001C79A9"/>
    <w:rsid w:val="001C7EB7"/>
    <w:rsid w:val="001D0299"/>
    <w:rsid w:val="001D04A8"/>
    <w:rsid w:val="001D0AA2"/>
    <w:rsid w:val="001D0C93"/>
    <w:rsid w:val="001D0F6A"/>
    <w:rsid w:val="001D1437"/>
    <w:rsid w:val="001D1523"/>
    <w:rsid w:val="001D1E85"/>
    <w:rsid w:val="001D1E86"/>
    <w:rsid w:val="001D212D"/>
    <w:rsid w:val="001D24A2"/>
    <w:rsid w:val="001D2750"/>
    <w:rsid w:val="001D2D84"/>
    <w:rsid w:val="001D2E33"/>
    <w:rsid w:val="001D3555"/>
    <w:rsid w:val="001D3D1E"/>
    <w:rsid w:val="001D3E6F"/>
    <w:rsid w:val="001D3F65"/>
    <w:rsid w:val="001D4046"/>
    <w:rsid w:val="001D409B"/>
    <w:rsid w:val="001D484B"/>
    <w:rsid w:val="001D48BB"/>
    <w:rsid w:val="001D51F5"/>
    <w:rsid w:val="001D5528"/>
    <w:rsid w:val="001D5781"/>
    <w:rsid w:val="001D5811"/>
    <w:rsid w:val="001D58C5"/>
    <w:rsid w:val="001D59FE"/>
    <w:rsid w:val="001D5C90"/>
    <w:rsid w:val="001D5D47"/>
    <w:rsid w:val="001D60BF"/>
    <w:rsid w:val="001D6175"/>
    <w:rsid w:val="001D6785"/>
    <w:rsid w:val="001D67CC"/>
    <w:rsid w:val="001D68F5"/>
    <w:rsid w:val="001D69AB"/>
    <w:rsid w:val="001D6C0D"/>
    <w:rsid w:val="001D70D6"/>
    <w:rsid w:val="001D713A"/>
    <w:rsid w:val="001D72B3"/>
    <w:rsid w:val="001D751E"/>
    <w:rsid w:val="001D7A4F"/>
    <w:rsid w:val="001D7C01"/>
    <w:rsid w:val="001D7F63"/>
    <w:rsid w:val="001E01AE"/>
    <w:rsid w:val="001E06DB"/>
    <w:rsid w:val="001E0824"/>
    <w:rsid w:val="001E0923"/>
    <w:rsid w:val="001E0B43"/>
    <w:rsid w:val="001E0E22"/>
    <w:rsid w:val="001E0EE9"/>
    <w:rsid w:val="001E1390"/>
    <w:rsid w:val="001E16C4"/>
    <w:rsid w:val="001E1D32"/>
    <w:rsid w:val="001E1E86"/>
    <w:rsid w:val="001E225D"/>
    <w:rsid w:val="001E24CF"/>
    <w:rsid w:val="001E2558"/>
    <w:rsid w:val="001E28D6"/>
    <w:rsid w:val="001E2B06"/>
    <w:rsid w:val="001E2B96"/>
    <w:rsid w:val="001E31FD"/>
    <w:rsid w:val="001E32C9"/>
    <w:rsid w:val="001E32E7"/>
    <w:rsid w:val="001E3423"/>
    <w:rsid w:val="001E39EF"/>
    <w:rsid w:val="001E3BE9"/>
    <w:rsid w:val="001E4DCA"/>
    <w:rsid w:val="001E4F41"/>
    <w:rsid w:val="001E53EF"/>
    <w:rsid w:val="001E54ED"/>
    <w:rsid w:val="001E5503"/>
    <w:rsid w:val="001E57E7"/>
    <w:rsid w:val="001E5974"/>
    <w:rsid w:val="001E5D8A"/>
    <w:rsid w:val="001E5E4F"/>
    <w:rsid w:val="001E5ED2"/>
    <w:rsid w:val="001E60B3"/>
    <w:rsid w:val="001E6147"/>
    <w:rsid w:val="001E6199"/>
    <w:rsid w:val="001E61DA"/>
    <w:rsid w:val="001E636C"/>
    <w:rsid w:val="001E641B"/>
    <w:rsid w:val="001E68B2"/>
    <w:rsid w:val="001E6B9F"/>
    <w:rsid w:val="001E724E"/>
    <w:rsid w:val="001E734F"/>
    <w:rsid w:val="001E7363"/>
    <w:rsid w:val="001E7524"/>
    <w:rsid w:val="001E7585"/>
    <w:rsid w:val="001E7928"/>
    <w:rsid w:val="001E798B"/>
    <w:rsid w:val="001E7AFE"/>
    <w:rsid w:val="001E7C28"/>
    <w:rsid w:val="001E7E8F"/>
    <w:rsid w:val="001E7F23"/>
    <w:rsid w:val="001F0597"/>
    <w:rsid w:val="001F0608"/>
    <w:rsid w:val="001F0996"/>
    <w:rsid w:val="001F0AC9"/>
    <w:rsid w:val="001F0F98"/>
    <w:rsid w:val="001F11A0"/>
    <w:rsid w:val="001F13E9"/>
    <w:rsid w:val="001F16BF"/>
    <w:rsid w:val="001F17ED"/>
    <w:rsid w:val="001F17F1"/>
    <w:rsid w:val="001F1A01"/>
    <w:rsid w:val="001F297B"/>
    <w:rsid w:val="001F2EAF"/>
    <w:rsid w:val="001F2F12"/>
    <w:rsid w:val="001F2FF6"/>
    <w:rsid w:val="001F3000"/>
    <w:rsid w:val="001F3126"/>
    <w:rsid w:val="001F361C"/>
    <w:rsid w:val="001F3810"/>
    <w:rsid w:val="001F396F"/>
    <w:rsid w:val="001F3AA2"/>
    <w:rsid w:val="001F3C00"/>
    <w:rsid w:val="001F4051"/>
    <w:rsid w:val="001F42AE"/>
    <w:rsid w:val="001F481A"/>
    <w:rsid w:val="001F4FB7"/>
    <w:rsid w:val="001F50AD"/>
    <w:rsid w:val="001F57BB"/>
    <w:rsid w:val="001F5861"/>
    <w:rsid w:val="001F5918"/>
    <w:rsid w:val="001F5B5F"/>
    <w:rsid w:val="001F64B1"/>
    <w:rsid w:val="001F684B"/>
    <w:rsid w:val="001F6922"/>
    <w:rsid w:val="001F69CC"/>
    <w:rsid w:val="001F6D6E"/>
    <w:rsid w:val="001F7217"/>
    <w:rsid w:val="001F7405"/>
    <w:rsid w:val="001F78AD"/>
    <w:rsid w:val="001F78F4"/>
    <w:rsid w:val="001F7E2B"/>
    <w:rsid w:val="001F7E3B"/>
    <w:rsid w:val="00200502"/>
    <w:rsid w:val="00200A1D"/>
    <w:rsid w:val="00200C7A"/>
    <w:rsid w:val="00200CCB"/>
    <w:rsid w:val="00200E78"/>
    <w:rsid w:val="00200ECA"/>
    <w:rsid w:val="00200EF0"/>
    <w:rsid w:val="00201038"/>
    <w:rsid w:val="0020114E"/>
    <w:rsid w:val="002011EE"/>
    <w:rsid w:val="00201438"/>
    <w:rsid w:val="00201476"/>
    <w:rsid w:val="002014DF"/>
    <w:rsid w:val="00201670"/>
    <w:rsid w:val="002019E8"/>
    <w:rsid w:val="00201B4C"/>
    <w:rsid w:val="00201D76"/>
    <w:rsid w:val="00201DFB"/>
    <w:rsid w:val="0020252A"/>
    <w:rsid w:val="00202774"/>
    <w:rsid w:val="00202C05"/>
    <w:rsid w:val="00202C8D"/>
    <w:rsid w:val="00202D12"/>
    <w:rsid w:val="002033E4"/>
    <w:rsid w:val="0020345B"/>
    <w:rsid w:val="002038AF"/>
    <w:rsid w:val="00203BA2"/>
    <w:rsid w:val="00203D95"/>
    <w:rsid w:val="00203DF7"/>
    <w:rsid w:val="00204159"/>
    <w:rsid w:val="0020415A"/>
    <w:rsid w:val="00204232"/>
    <w:rsid w:val="002042B4"/>
    <w:rsid w:val="002042CD"/>
    <w:rsid w:val="00204C08"/>
    <w:rsid w:val="00204EA9"/>
    <w:rsid w:val="00204F83"/>
    <w:rsid w:val="00205030"/>
    <w:rsid w:val="00205617"/>
    <w:rsid w:val="002056C7"/>
    <w:rsid w:val="00205D30"/>
    <w:rsid w:val="00205E03"/>
    <w:rsid w:val="0020629E"/>
    <w:rsid w:val="002069AA"/>
    <w:rsid w:val="002069C6"/>
    <w:rsid w:val="002071A4"/>
    <w:rsid w:val="0020730E"/>
    <w:rsid w:val="002077BD"/>
    <w:rsid w:val="002079F0"/>
    <w:rsid w:val="00207DA0"/>
    <w:rsid w:val="00207DD9"/>
    <w:rsid w:val="00210283"/>
    <w:rsid w:val="00210532"/>
    <w:rsid w:val="00210A3A"/>
    <w:rsid w:val="00210BCB"/>
    <w:rsid w:val="00211580"/>
    <w:rsid w:val="002116AD"/>
    <w:rsid w:val="0021177D"/>
    <w:rsid w:val="00212169"/>
    <w:rsid w:val="00212269"/>
    <w:rsid w:val="00212296"/>
    <w:rsid w:val="002123EA"/>
    <w:rsid w:val="002125B6"/>
    <w:rsid w:val="002126D0"/>
    <w:rsid w:val="0021273A"/>
    <w:rsid w:val="00212A70"/>
    <w:rsid w:val="00212A76"/>
    <w:rsid w:val="00212EBF"/>
    <w:rsid w:val="00212EF7"/>
    <w:rsid w:val="0021328D"/>
    <w:rsid w:val="0021335A"/>
    <w:rsid w:val="0021365E"/>
    <w:rsid w:val="00213859"/>
    <w:rsid w:val="002138F2"/>
    <w:rsid w:val="00213F9D"/>
    <w:rsid w:val="00214076"/>
    <w:rsid w:val="002145B2"/>
    <w:rsid w:val="00214677"/>
    <w:rsid w:val="0021472D"/>
    <w:rsid w:val="00214A27"/>
    <w:rsid w:val="00214C7F"/>
    <w:rsid w:val="00214CB4"/>
    <w:rsid w:val="00214F4D"/>
    <w:rsid w:val="0021513E"/>
    <w:rsid w:val="00215403"/>
    <w:rsid w:val="002154E5"/>
    <w:rsid w:val="002158FD"/>
    <w:rsid w:val="00215F16"/>
    <w:rsid w:val="00216369"/>
    <w:rsid w:val="0021658B"/>
    <w:rsid w:val="002169B7"/>
    <w:rsid w:val="002169F4"/>
    <w:rsid w:val="00216A23"/>
    <w:rsid w:val="00216A98"/>
    <w:rsid w:val="00216BBD"/>
    <w:rsid w:val="00216BC2"/>
    <w:rsid w:val="0021747F"/>
    <w:rsid w:val="00217579"/>
    <w:rsid w:val="002175B5"/>
    <w:rsid w:val="002175BA"/>
    <w:rsid w:val="00217876"/>
    <w:rsid w:val="00217948"/>
    <w:rsid w:val="0021795C"/>
    <w:rsid w:val="00220167"/>
    <w:rsid w:val="002207E2"/>
    <w:rsid w:val="00220E03"/>
    <w:rsid w:val="00221188"/>
    <w:rsid w:val="002213BB"/>
    <w:rsid w:val="00221E14"/>
    <w:rsid w:val="00222329"/>
    <w:rsid w:val="0022234B"/>
    <w:rsid w:val="002225D3"/>
    <w:rsid w:val="00222870"/>
    <w:rsid w:val="00222AF8"/>
    <w:rsid w:val="00222C51"/>
    <w:rsid w:val="00222C97"/>
    <w:rsid w:val="0022309E"/>
    <w:rsid w:val="0022324D"/>
    <w:rsid w:val="002233EC"/>
    <w:rsid w:val="002234E0"/>
    <w:rsid w:val="00223657"/>
    <w:rsid w:val="002239AA"/>
    <w:rsid w:val="00223CCE"/>
    <w:rsid w:val="00223F11"/>
    <w:rsid w:val="00223FEC"/>
    <w:rsid w:val="002244DF"/>
    <w:rsid w:val="002244E9"/>
    <w:rsid w:val="002247D3"/>
    <w:rsid w:val="0022492A"/>
    <w:rsid w:val="00224962"/>
    <w:rsid w:val="00224C29"/>
    <w:rsid w:val="00224D95"/>
    <w:rsid w:val="00224FF6"/>
    <w:rsid w:val="00225435"/>
    <w:rsid w:val="002256FC"/>
    <w:rsid w:val="002259C4"/>
    <w:rsid w:val="00225A9A"/>
    <w:rsid w:val="00225AA1"/>
    <w:rsid w:val="00225B0D"/>
    <w:rsid w:val="00225B4D"/>
    <w:rsid w:val="00225CBC"/>
    <w:rsid w:val="00225F97"/>
    <w:rsid w:val="00225FAF"/>
    <w:rsid w:val="0022672E"/>
    <w:rsid w:val="00226BBC"/>
    <w:rsid w:val="00226BE1"/>
    <w:rsid w:val="002270C3"/>
    <w:rsid w:val="00227136"/>
    <w:rsid w:val="0022764C"/>
    <w:rsid w:val="002277AA"/>
    <w:rsid w:val="00227811"/>
    <w:rsid w:val="00227A8E"/>
    <w:rsid w:val="00227D5E"/>
    <w:rsid w:val="0023002B"/>
    <w:rsid w:val="00230162"/>
    <w:rsid w:val="0023017A"/>
    <w:rsid w:val="0023036B"/>
    <w:rsid w:val="00230478"/>
    <w:rsid w:val="002304BF"/>
    <w:rsid w:val="00230600"/>
    <w:rsid w:val="0023070E"/>
    <w:rsid w:val="002307DA"/>
    <w:rsid w:val="00230876"/>
    <w:rsid w:val="00230982"/>
    <w:rsid w:val="00231150"/>
    <w:rsid w:val="002314CD"/>
    <w:rsid w:val="002316A2"/>
    <w:rsid w:val="002318A3"/>
    <w:rsid w:val="002319C5"/>
    <w:rsid w:val="00231C14"/>
    <w:rsid w:val="00231CBD"/>
    <w:rsid w:val="00231D47"/>
    <w:rsid w:val="00231DD2"/>
    <w:rsid w:val="002324F0"/>
    <w:rsid w:val="00232532"/>
    <w:rsid w:val="002325D1"/>
    <w:rsid w:val="00232704"/>
    <w:rsid w:val="00232E72"/>
    <w:rsid w:val="00232FC6"/>
    <w:rsid w:val="00233231"/>
    <w:rsid w:val="002336B6"/>
    <w:rsid w:val="002337D9"/>
    <w:rsid w:val="002339E6"/>
    <w:rsid w:val="00233C14"/>
    <w:rsid w:val="00233F29"/>
    <w:rsid w:val="002341E3"/>
    <w:rsid w:val="002343BF"/>
    <w:rsid w:val="002344BC"/>
    <w:rsid w:val="002345E0"/>
    <w:rsid w:val="00234714"/>
    <w:rsid w:val="002347F3"/>
    <w:rsid w:val="0023501A"/>
    <w:rsid w:val="00235833"/>
    <w:rsid w:val="00235894"/>
    <w:rsid w:val="002359AF"/>
    <w:rsid w:val="00235FDD"/>
    <w:rsid w:val="0023631D"/>
    <w:rsid w:val="00236336"/>
    <w:rsid w:val="00236707"/>
    <w:rsid w:val="00236C36"/>
    <w:rsid w:val="00236C4E"/>
    <w:rsid w:val="00237296"/>
    <w:rsid w:val="00237CB5"/>
    <w:rsid w:val="00237DC6"/>
    <w:rsid w:val="00237F48"/>
    <w:rsid w:val="00237F51"/>
    <w:rsid w:val="00240306"/>
    <w:rsid w:val="00240535"/>
    <w:rsid w:val="00240756"/>
    <w:rsid w:val="00240CA0"/>
    <w:rsid w:val="00240D85"/>
    <w:rsid w:val="00240DC0"/>
    <w:rsid w:val="002410EA"/>
    <w:rsid w:val="002410FF"/>
    <w:rsid w:val="002414AD"/>
    <w:rsid w:val="00241621"/>
    <w:rsid w:val="0024182A"/>
    <w:rsid w:val="002419F7"/>
    <w:rsid w:val="00241B1D"/>
    <w:rsid w:val="00241D91"/>
    <w:rsid w:val="00241EA1"/>
    <w:rsid w:val="0024202A"/>
    <w:rsid w:val="00242064"/>
    <w:rsid w:val="00242348"/>
    <w:rsid w:val="002423CF"/>
    <w:rsid w:val="00242FD1"/>
    <w:rsid w:val="002430AC"/>
    <w:rsid w:val="002431BB"/>
    <w:rsid w:val="00243441"/>
    <w:rsid w:val="00243657"/>
    <w:rsid w:val="00243912"/>
    <w:rsid w:val="00243934"/>
    <w:rsid w:val="00243AA1"/>
    <w:rsid w:val="00243B0C"/>
    <w:rsid w:val="00243F43"/>
    <w:rsid w:val="00244138"/>
    <w:rsid w:val="0024438B"/>
    <w:rsid w:val="0024478D"/>
    <w:rsid w:val="002447A4"/>
    <w:rsid w:val="00244A28"/>
    <w:rsid w:val="00244F9E"/>
    <w:rsid w:val="00245472"/>
    <w:rsid w:val="002458E5"/>
    <w:rsid w:val="00245B16"/>
    <w:rsid w:val="00245E91"/>
    <w:rsid w:val="0024636A"/>
    <w:rsid w:val="0024636B"/>
    <w:rsid w:val="002466D9"/>
    <w:rsid w:val="00246912"/>
    <w:rsid w:val="00246916"/>
    <w:rsid w:val="00246C6E"/>
    <w:rsid w:val="00246F3E"/>
    <w:rsid w:val="00246F57"/>
    <w:rsid w:val="0024719C"/>
    <w:rsid w:val="00247DA4"/>
    <w:rsid w:val="00247E37"/>
    <w:rsid w:val="002502F1"/>
    <w:rsid w:val="002505CE"/>
    <w:rsid w:val="00250924"/>
    <w:rsid w:val="00250A9A"/>
    <w:rsid w:val="00250EE7"/>
    <w:rsid w:val="00250F3D"/>
    <w:rsid w:val="00251053"/>
    <w:rsid w:val="00251112"/>
    <w:rsid w:val="0025129C"/>
    <w:rsid w:val="00251383"/>
    <w:rsid w:val="002518BA"/>
    <w:rsid w:val="00251A88"/>
    <w:rsid w:val="00251FD7"/>
    <w:rsid w:val="002520A5"/>
    <w:rsid w:val="00252226"/>
    <w:rsid w:val="002528D2"/>
    <w:rsid w:val="00252A63"/>
    <w:rsid w:val="00252AB5"/>
    <w:rsid w:val="00252CBD"/>
    <w:rsid w:val="00252FB8"/>
    <w:rsid w:val="00253216"/>
    <w:rsid w:val="0025321D"/>
    <w:rsid w:val="002532EC"/>
    <w:rsid w:val="0025340F"/>
    <w:rsid w:val="00253543"/>
    <w:rsid w:val="00253ADC"/>
    <w:rsid w:val="00253C53"/>
    <w:rsid w:val="00253FE0"/>
    <w:rsid w:val="00254305"/>
    <w:rsid w:val="0025440F"/>
    <w:rsid w:val="0025449C"/>
    <w:rsid w:val="00254669"/>
    <w:rsid w:val="00254824"/>
    <w:rsid w:val="002549CC"/>
    <w:rsid w:val="00254E64"/>
    <w:rsid w:val="0025515A"/>
    <w:rsid w:val="0025580F"/>
    <w:rsid w:val="00255950"/>
    <w:rsid w:val="00255BE8"/>
    <w:rsid w:val="002560B1"/>
    <w:rsid w:val="00256374"/>
    <w:rsid w:val="0025677F"/>
    <w:rsid w:val="00256B57"/>
    <w:rsid w:val="00256C89"/>
    <w:rsid w:val="002571BE"/>
    <w:rsid w:val="00257666"/>
    <w:rsid w:val="002577C2"/>
    <w:rsid w:val="00257888"/>
    <w:rsid w:val="0025789E"/>
    <w:rsid w:val="00257E83"/>
    <w:rsid w:val="0026006A"/>
    <w:rsid w:val="00260261"/>
    <w:rsid w:val="002606B6"/>
    <w:rsid w:val="00260772"/>
    <w:rsid w:val="002607EC"/>
    <w:rsid w:val="00260A46"/>
    <w:rsid w:val="00260A69"/>
    <w:rsid w:val="00260AB8"/>
    <w:rsid w:val="00260AD5"/>
    <w:rsid w:val="00260E79"/>
    <w:rsid w:val="00261451"/>
    <w:rsid w:val="002615A0"/>
    <w:rsid w:val="00261852"/>
    <w:rsid w:val="00261F2A"/>
    <w:rsid w:val="002620AD"/>
    <w:rsid w:val="002620BE"/>
    <w:rsid w:val="002628B0"/>
    <w:rsid w:val="00262FF0"/>
    <w:rsid w:val="002631B8"/>
    <w:rsid w:val="00263850"/>
    <w:rsid w:val="00263ACE"/>
    <w:rsid w:val="00263C6F"/>
    <w:rsid w:val="00263CFB"/>
    <w:rsid w:val="00263EFE"/>
    <w:rsid w:val="0026409D"/>
    <w:rsid w:val="00264606"/>
    <w:rsid w:val="00264B2F"/>
    <w:rsid w:val="00265070"/>
    <w:rsid w:val="00265725"/>
    <w:rsid w:val="0026580D"/>
    <w:rsid w:val="0026582C"/>
    <w:rsid w:val="002658EC"/>
    <w:rsid w:val="00265BB9"/>
    <w:rsid w:val="00265FBE"/>
    <w:rsid w:val="00266052"/>
    <w:rsid w:val="002665A5"/>
    <w:rsid w:val="002665BA"/>
    <w:rsid w:val="00266701"/>
    <w:rsid w:val="002668A9"/>
    <w:rsid w:val="002668FA"/>
    <w:rsid w:val="00266BB6"/>
    <w:rsid w:val="00266F6F"/>
    <w:rsid w:val="00267227"/>
    <w:rsid w:val="002675B8"/>
    <w:rsid w:val="002675E4"/>
    <w:rsid w:val="00267663"/>
    <w:rsid w:val="00267973"/>
    <w:rsid w:val="002679FF"/>
    <w:rsid w:val="00267AEA"/>
    <w:rsid w:val="00267C7D"/>
    <w:rsid w:val="00267D1E"/>
    <w:rsid w:val="00267F1B"/>
    <w:rsid w:val="002703A0"/>
    <w:rsid w:val="0027054F"/>
    <w:rsid w:val="00270618"/>
    <w:rsid w:val="002706D4"/>
    <w:rsid w:val="002708B4"/>
    <w:rsid w:val="00270A04"/>
    <w:rsid w:val="00270BAC"/>
    <w:rsid w:val="00270C81"/>
    <w:rsid w:val="00270E5D"/>
    <w:rsid w:val="00270F6A"/>
    <w:rsid w:val="002710BE"/>
    <w:rsid w:val="0027117C"/>
    <w:rsid w:val="002711AE"/>
    <w:rsid w:val="002712F7"/>
    <w:rsid w:val="002713A0"/>
    <w:rsid w:val="00271486"/>
    <w:rsid w:val="0027175F"/>
    <w:rsid w:val="00271BAB"/>
    <w:rsid w:val="00271D07"/>
    <w:rsid w:val="00271D19"/>
    <w:rsid w:val="00271D50"/>
    <w:rsid w:val="00271E63"/>
    <w:rsid w:val="00271ED1"/>
    <w:rsid w:val="00271ED3"/>
    <w:rsid w:val="00272166"/>
    <w:rsid w:val="00272171"/>
    <w:rsid w:val="002729E5"/>
    <w:rsid w:val="00272CDB"/>
    <w:rsid w:val="0027303A"/>
    <w:rsid w:val="00273053"/>
    <w:rsid w:val="002731B0"/>
    <w:rsid w:val="00273357"/>
    <w:rsid w:val="00273417"/>
    <w:rsid w:val="00273481"/>
    <w:rsid w:val="0027398B"/>
    <w:rsid w:val="00273A34"/>
    <w:rsid w:val="00273B15"/>
    <w:rsid w:val="00273EC0"/>
    <w:rsid w:val="00273F73"/>
    <w:rsid w:val="0027400F"/>
    <w:rsid w:val="00274134"/>
    <w:rsid w:val="002743DE"/>
    <w:rsid w:val="002744BC"/>
    <w:rsid w:val="002748FE"/>
    <w:rsid w:val="00274AED"/>
    <w:rsid w:val="00274CBA"/>
    <w:rsid w:val="0027505F"/>
    <w:rsid w:val="0027516C"/>
    <w:rsid w:val="002752A2"/>
    <w:rsid w:val="00275340"/>
    <w:rsid w:val="002754B3"/>
    <w:rsid w:val="002757C2"/>
    <w:rsid w:val="002758B4"/>
    <w:rsid w:val="00275AB4"/>
    <w:rsid w:val="00276016"/>
    <w:rsid w:val="0027632F"/>
    <w:rsid w:val="002763B2"/>
    <w:rsid w:val="002765C5"/>
    <w:rsid w:val="00276619"/>
    <w:rsid w:val="00276B6D"/>
    <w:rsid w:val="00276C5A"/>
    <w:rsid w:val="00277424"/>
    <w:rsid w:val="002775CD"/>
    <w:rsid w:val="002776EA"/>
    <w:rsid w:val="00277D71"/>
    <w:rsid w:val="00277DFD"/>
    <w:rsid w:val="002802B0"/>
    <w:rsid w:val="00280446"/>
    <w:rsid w:val="0028047B"/>
    <w:rsid w:val="002815B2"/>
    <w:rsid w:val="0028177B"/>
    <w:rsid w:val="00281A93"/>
    <w:rsid w:val="00281E8A"/>
    <w:rsid w:val="00282070"/>
    <w:rsid w:val="002822A6"/>
    <w:rsid w:val="00282805"/>
    <w:rsid w:val="00282CFC"/>
    <w:rsid w:val="00283361"/>
    <w:rsid w:val="002836B2"/>
    <w:rsid w:val="00283AD1"/>
    <w:rsid w:val="00283C40"/>
    <w:rsid w:val="00283D68"/>
    <w:rsid w:val="00283FC3"/>
    <w:rsid w:val="0028411F"/>
    <w:rsid w:val="0028444D"/>
    <w:rsid w:val="00284FE2"/>
    <w:rsid w:val="00285042"/>
    <w:rsid w:val="002850EB"/>
    <w:rsid w:val="0028548E"/>
    <w:rsid w:val="002855E1"/>
    <w:rsid w:val="0028563C"/>
    <w:rsid w:val="0028583C"/>
    <w:rsid w:val="00285A19"/>
    <w:rsid w:val="00285B82"/>
    <w:rsid w:val="00285CB2"/>
    <w:rsid w:val="00285F24"/>
    <w:rsid w:val="00286338"/>
    <w:rsid w:val="002866BB"/>
    <w:rsid w:val="00286C7B"/>
    <w:rsid w:val="002872A6"/>
    <w:rsid w:val="00290358"/>
    <w:rsid w:val="00290CA5"/>
    <w:rsid w:val="00290CE2"/>
    <w:rsid w:val="0029104E"/>
    <w:rsid w:val="002910D3"/>
    <w:rsid w:val="002915F5"/>
    <w:rsid w:val="002918ED"/>
    <w:rsid w:val="00291BA4"/>
    <w:rsid w:val="00291BD8"/>
    <w:rsid w:val="00291D9E"/>
    <w:rsid w:val="00291DAF"/>
    <w:rsid w:val="0029204B"/>
    <w:rsid w:val="002921C1"/>
    <w:rsid w:val="00292A5C"/>
    <w:rsid w:val="00292D93"/>
    <w:rsid w:val="00293318"/>
    <w:rsid w:val="002934FB"/>
    <w:rsid w:val="00293856"/>
    <w:rsid w:val="00293C0E"/>
    <w:rsid w:val="00293DB8"/>
    <w:rsid w:val="00293ED5"/>
    <w:rsid w:val="00294117"/>
    <w:rsid w:val="00294536"/>
    <w:rsid w:val="002945A3"/>
    <w:rsid w:val="00294750"/>
    <w:rsid w:val="0029522C"/>
    <w:rsid w:val="00295609"/>
    <w:rsid w:val="00295793"/>
    <w:rsid w:val="00295886"/>
    <w:rsid w:val="002958C0"/>
    <w:rsid w:val="002958C2"/>
    <w:rsid w:val="00295B0B"/>
    <w:rsid w:val="00295E6C"/>
    <w:rsid w:val="0029603C"/>
    <w:rsid w:val="0029612B"/>
    <w:rsid w:val="0029629B"/>
    <w:rsid w:val="00296D63"/>
    <w:rsid w:val="00297027"/>
    <w:rsid w:val="002970DC"/>
    <w:rsid w:val="00297861"/>
    <w:rsid w:val="002979AE"/>
    <w:rsid w:val="002A000A"/>
    <w:rsid w:val="002A0120"/>
    <w:rsid w:val="002A0444"/>
    <w:rsid w:val="002A0573"/>
    <w:rsid w:val="002A0614"/>
    <w:rsid w:val="002A076D"/>
    <w:rsid w:val="002A08CD"/>
    <w:rsid w:val="002A08DA"/>
    <w:rsid w:val="002A0960"/>
    <w:rsid w:val="002A09A9"/>
    <w:rsid w:val="002A0BA6"/>
    <w:rsid w:val="002A0C66"/>
    <w:rsid w:val="002A13A2"/>
    <w:rsid w:val="002A14FE"/>
    <w:rsid w:val="002A16A3"/>
    <w:rsid w:val="002A1891"/>
    <w:rsid w:val="002A18B8"/>
    <w:rsid w:val="002A1B54"/>
    <w:rsid w:val="002A1B71"/>
    <w:rsid w:val="002A1CF3"/>
    <w:rsid w:val="002A1D3D"/>
    <w:rsid w:val="002A1D99"/>
    <w:rsid w:val="002A1EB6"/>
    <w:rsid w:val="002A22F2"/>
    <w:rsid w:val="002A2A48"/>
    <w:rsid w:val="002A2B35"/>
    <w:rsid w:val="002A2C37"/>
    <w:rsid w:val="002A2D08"/>
    <w:rsid w:val="002A2D9D"/>
    <w:rsid w:val="002A2FE4"/>
    <w:rsid w:val="002A33BF"/>
    <w:rsid w:val="002A36D4"/>
    <w:rsid w:val="002A3713"/>
    <w:rsid w:val="002A397B"/>
    <w:rsid w:val="002A3E85"/>
    <w:rsid w:val="002A3FAC"/>
    <w:rsid w:val="002A4627"/>
    <w:rsid w:val="002A47A7"/>
    <w:rsid w:val="002A4913"/>
    <w:rsid w:val="002A4DE5"/>
    <w:rsid w:val="002A500E"/>
    <w:rsid w:val="002A536F"/>
    <w:rsid w:val="002A54E3"/>
    <w:rsid w:val="002A5728"/>
    <w:rsid w:val="002A57C8"/>
    <w:rsid w:val="002A5AEF"/>
    <w:rsid w:val="002A6532"/>
    <w:rsid w:val="002A65D0"/>
    <w:rsid w:val="002A65E1"/>
    <w:rsid w:val="002A6792"/>
    <w:rsid w:val="002A713C"/>
    <w:rsid w:val="002A74B8"/>
    <w:rsid w:val="002A7506"/>
    <w:rsid w:val="002A7566"/>
    <w:rsid w:val="002A763C"/>
    <w:rsid w:val="002A7ABE"/>
    <w:rsid w:val="002A7CDF"/>
    <w:rsid w:val="002A7D4A"/>
    <w:rsid w:val="002A7F19"/>
    <w:rsid w:val="002B03EC"/>
    <w:rsid w:val="002B0D01"/>
    <w:rsid w:val="002B0D05"/>
    <w:rsid w:val="002B0E04"/>
    <w:rsid w:val="002B0F15"/>
    <w:rsid w:val="002B0FCF"/>
    <w:rsid w:val="002B176F"/>
    <w:rsid w:val="002B19CF"/>
    <w:rsid w:val="002B1A96"/>
    <w:rsid w:val="002B1B15"/>
    <w:rsid w:val="002B1E38"/>
    <w:rsid w:val="002B1F17"/>
    <w:rsid w:val="002B22D8"/>
    <w:rsid w:val="002B2425"/>
    <w:rsid w:val="002B2AF1"/>
    <w:rsid w:val="002B2B21"/>
    <w:rsid w:val="002B30AD"/>
    <w:rsid w:val="002B33AD"/>
    <w:rsid w:val="002B38D5"/>
    <w:rsid w:val="002B3EEB"/>
    <w:rsid w:val="002B421F"/>
    <w:rsid w:val="002B432A"/>
    <w:rsid w:val="002B43FF"/>
    <w:rsid w:val="002B4515"/>
    <w:rsid w:val="002B45A9"/>
    <w:rsid w:val="002B4939"/>
    <w:rsid w:val="002B4C61"/>
    <w:rsid w:val="002B52F3"/>
    <w:rsid w:val="002B5518"/>
    <w:rsid w:val="002B5C2C"/>
    <w:rsid w:val="002B5DC5"/>
    <w:rsid w:val="002B5DFB"/>
    <w:rsid w:val="002B6713"/>
    <w:rsid w:val="002B6988"/>
    <w:rsid w:val="002B6B38"/>
    <w:rsid w:val="002B6F8B"/>
    <w:rsid w:val="002B7033"/>
    <w:rsid w:val="002B7243"/>
    <w:rsid w:val="002B7338"/>
    <w:rsid w:val="002B733A"/>
    <w:rsid w:val="002B743B"/>
    <w:rsid w:val="002B7519"/>
    <w:rsid w:val="002B7779"/>
    <w:rsid w:val="002B791A"/>
    <w:rsid w:val="002B7C30"/>
    <w:rsid w:val="002B7F89"/>
    <w:rsid w:val="002C08A1"/>
    <w:rsid w:val="002C0C3E"/>
    <w:rsid w:val="002C0E72"/>
    <w:rsid w:val="002C0E79"/>
    <w:rsid w:val="002C1C3D"/>
    <w:rsid w:val="002C2276"/>
    <w:rsid w:val="002C22BF"/>
    <w:rsid w:val="002C2435"/>
    <w:rsid w:val="002C2902"/>
    <w:rsid w:val="002C2B40"/>
    <w:rsid w:val="002C2B8D"/>
    <w:rsid w:val="002C303E"/>
    <w:rsid w:val="002C323A"/>
    <w:rsid w:val="002C3320"/>
    <w:rsid w:val="002C3330"/>
    <w:rsid w:val="002C34BF"/>
    <w:rsid w:val="002C34EF"/>
    <w:rsid w:val="002C39B9"/>
    <w:rsid w:val="002C3AA4"/>
    <w:rsid w:val="002C440A"/>
    <w:rsid w:val="002C4418"/>
    <w:rsid w:val="002C4756"/>
    <w:rsid w:val="002C4AAF"/>
    <w:rsid w:val="002C4B89"/>
    <w:rsid w:val="002C4DF7"/>
    <w:rsid w:val="002C4E7F"/>
    <w:rsid w:val="002C4F8B"/>
    <w:rsid w:val="002C51A4"/>
    <w:rsid w:val="002C537B"/>
    <w:rsid w:val="002C54DD"/>
    <w:rsid w:val="002C5DA8"/>
    <w:rsid w:val="002C625E"/>
    <w:rsid w:val="002C6846"/>
    <w:rsid w:val="002C6866"/>
    <w:rsid w:val="002C6A87"/>
    <w:rsid w:val="002C7276"/>
    <w:rsid w:val="002C74A3"/>
    <w:rsid w:val="002C758C"/>
    <w:rsid w:val="002C78B0"/>
    <w:rsid w:val="002C799B"/>
    <w:rsid w:val="002C7BDC"/>
    <w:rsid w:val="002D039F"/>
    <w:rsid w:val="002D074E"/>
    <w:rsid w:val="002D0D1B"/>
    <w:rsid w:val="002D0F7A"/>
    <w:rsid w:val="002D1115"/>
    <w:rsid w:val="002D1182"/>
    <w:rsid w:val="002D127A"/>
    <w:rsid w:val="002D14E0"/>
    <w:rsid w:val="002D1560"/>
    <w:rsid w:val="002D15AC"/>
    <w:rsid w:val="002D1647"/>
    <w:rsid w:val="002D17EF"/>
    <w:rsid w:val="002D1A9F"/>
    <w:rsid w:val="002D23AF"/>
    <w:rsid w:val="002D23BB"/>
    <w:rsid w:val="002D256C"/>
    <w:rsid w:val="002D2684"/>
    <w:rsid w:val="002D2756"/>
    <w:rsid w:val="002D2882"/>
    <w:rsid w:val="002D28BD"/>
    <w:rsid w:val="002D2932"/>
    <w:rsid w:val="002D2C24"/>
    <w:rsid w:val="002D2CB7"/>
    <w:rsid w:val="002D2E29"/>
    <w:rsid w:val="002D3927"/>
    <w:rsid w:val="002D3A23"/>
    <w:rsid w:val="002D3B78"/>
    <w:rsid w:val="002D3C15"/>
    <w:rsid w:val="002D3CC4"/>
    <w:rsid w:val="002D417A"/>
    <w:rsid w:val="002D4776"/>
    <w:rsid w:val="002D4824"/>
    <w:rsid w:val="002D48CC"/>
    <w:rsid w:val="002D512E"/>
    <w:rsid w:val="002D525B"/>
    <w:rsid w:val="002D581B"/>
    <w:rsid w:val="002D59A8"/>
    <w:rsid w:val="002D59FC"/>
    <w:rsid w:val="002D5A07"/>
    <w:rsid w:val="002D5B21"/>
    <w:rsid w:val="002D5D6F"/>
    <w:rsid w:val="002D5DD6"/>
    <w:rsid w:val="002D5EB9"/>
    <w:rsid w:val="002D60C8"/>
    <w:rsid w:val="002D612C"/>
    <w:rsid w:val="002D629E"/>
    <w:rsid w:val="002D62AE"/>
    <w:rsid w:val="002D6A38"/>
    <w:rsid w:val="002D7161"/>
    <w:rsid w:val="002D74D6"/>
    <w:rsid w:val="002D760F"/>
    <w:rsid w:val="002D7BC3"/>
    <w:rsid w:val="002D7C04"/>
    <w:rsid w:val="002D7DE7"/>
    <w:rsid w:val="002D7F2C"/>
    <w:rsid w:val="002E01EA"/>
    <w:rsid w:val="002E02AD"/>
    <w:rsid w:val="002E0357"/>
    <w:rsid w:val="002E07A5"/>
    <w:rsid w:val="002E092D"/>
    <w:rsid w:val="002E0C92"/>
    <w:rsid w:val="002E0CE0"/>
    <w:rsid w:val="002E1149"/>
    <w:rsid w:val="002E1380"/>
    <w:rsid w:val="002E1586"/>
    <w:rsid w:val="002E1759"/>
    <w:rsid w:val="002E1C5E"/>
    <w:rsid w:val="002E1CB5"/>
    <w:rsid w:val="002E22A3"/>
    <w:rsid w:val="002E24B2"/>
    <w:rsid w:val="002E2633"/>
    <w:rsid w:val="002E2682"/>
    <w:rsid w:val="002E28AA"/>
    <w:rsid w:val="002E2A82"/>
    <w:rsid w:val="002E2B6C"/>
    <w:rsid w:val="002E2EAB"/>
    <w:rsid w:val="002E3261"/>
    <w:rsid w:val="002E3512"/>
    <w:rsid w:val="002E3CB9"/>
    <w:rsid w:val="002E3D7D"/>
    <w:rsid w:val="002E3EEF"/>
    <w:rsid w:val="002E3F5B"/>
    <w:rsid w:val="002E412E"/>
    <w:rsid w:val="002E452E"/>
    <w:rsid w:val="002E49A4"/>
    <w:rsid w:val="002E4A05"/>
    <w:rsid w:val="002E4B48"/>
    <w:rsid w:val="002E4B79"/>
    <w:rsid w:val="002E4C64"/>
    <w:rsid w:val="002E4DCB"/>
    <w:rsid w:val="002E51A5"/>
    <w:rsid w:val="002E52EF"/>
    <w:rsid w:val="002E5587"/>
    <w:rsid w:val="002E55A4"/>
    <w:rsid w:val="002E59B9"/>
    <w:rsid w:val="002E5D4F"/>
    <w:rsid w:val="002E5D63"/>
    <w:rsid w:val="002E6001"/>
    <w:rsid w:val="002E633C"/>
    <w:rsid w:val="002E686D"/>
    <w:rsid w:val="002E68B4"/>
    <w:rsid w:val="002E6B1A"/>
    <w:rsid w:val="002E6B34"/>
    <w:rsid w:val="002E7731"/>
    <w:rsid w:val="002E7D42"/>
    <w:rsid w:val="002F006A"/>
    <w:rsid w:val="002F089C"/>
    <w:rsid w:val="002F1021"/>
    <w:rsid w:val="002F1844"/>
    <w:rsid w:val="002F1894"/>
    <w:rsid w:val="002F1962"/>
    <w:rsid w:val="002F2373"/>
    <w:rsid w:val="002F24A7"/>
    <w:rsid w:val="002F2688"/>
    <w:rsid w:val="002F28DA"/>
    <w:rsid w:val="002F28E8"/>
    <w:rsid w:val="002F2C68"/>
    <w:rsid w:val="002F2C7D"/>
    <w:rsid w:val="002F2E0B"/>
    <w:rsid w:val="002F2F47"/>
    <w:rsid w:val="002F3C6B"/>
    <w:rsid w:val="002F3E6E"/>
    <w:rsid w:val="002F3EE8"/>
    <w:rsid w:val="002F3F5C"/>
    <w:rsid w:val="002F449C"/>
    <w:rsid w:val="002F4C8B"/>
    <w:rsid w:val="002F4CDC"/>
    <w:rsid w:val="002F4DFF"/>
    <w:rsid w:val="002F5307"/>
    <w:rsid w:val="002F54E5"/>
    <w:rsid w:val="002F55CE"/>
    <w:rsid w:val="002F5AE4"/>
    <w:rsid w:val="002F5BE0"/>
    <w:rsid w:val="002F5DAB"/>
    <w:rsid w:val="002F5EA7"/>
    <w:rsid w:val="002F614E"/>
    <w:rsid w:val="002F6165"/>
    <w:rsid w:val="002F6191"/>
    <w:rsid w:val="002F61AD"/>
    <w:rsid w:val="002F6203"/>
    <w:rsid w:val="002F651A"/>
    <w:rsid w:val="002F691B"/>
    <w:rsid w:val="002F6AAD"/>
    <w:rsid w:val="002F6D65"/>
    <w:rsid w:val="002F6E0A"/>
    <w:rsid w:val="003000DB"/>
    <w:rsid w:val="00300236"/>
    <w:rsid w:val="003003E0"/>
    <w:rsid w:val="00300656"/>
    <w:rsid w:val="0030081A"/>
    <w:rsid w:val="00300822"/>
    <w:rsid w:val="00300BB2"/>
    <w:rsid w:val="00301048"/>
    <w:rsid w:val="003010C4"/>
    <w:rsid w:val="003010DE"/>
    <w:rsid w:val="003013A3"/>
    <w:rsid w:val="00301430"/>
    <w:rsid w:val="00301459"/>
    <w:rsid w:val="003015FE"/>
    <w:rsid w:val="003016AB"/>
    <w:rsid w:val="003018EB"/>
    <w:rsid w:val="0030198C"/>
    <w:rsid w:val="00301CB7"/>
    <w:rsid w:val="00302387"/>
    <w:rsid w:val="00302452"/>
    <w:rsid w:val="003025AC"/>
    <w:rsid w:val="003025B1"/>
    <w:rsid w:val="003025B9"/>
    <w:rsid w:val="003025DF"/>
    <w:rsid w:val="0030280D"/>
    <w:rsid w:val="003029AB"/>
    <w:rsid w:val="00302A42"/>
    <w:rsid w:val="00302CAF"/>
    <w:rsid w:val="00302CC0"/>
    <w:rsid w:val="00302E4E"/>
    <w:rsid w:val="00303470"/>
    <w:rsid w:val="003034C6"/>
    <w:rsid w:val="00303588"/>
    <w:rsid w:val="0030368E"/>
    <w:rsid w:val="00303AFA"/>
    <w:rsid w:val="00303B2F"/>
    <w:rsid w:val="00303D5E"/>
    <w:rsid w:val="00304370"/>
    <w:rsid w:val="00304456"/>
    <w:rsid w:val="00304B5F"/>
    <w:rsid w:val="00304D83"/>
    <w:rsid w:val="00304F5D"/>
    <w:rsid w:val="00305244"/>
    <w:rsid w:val="0030526F"/>
    <w:rsid w:val="003053C2"/>
    <w:rsid w:val="003054FC"/>
    <w:rsid w:val="003056C0"/>
    <w:rsid w:val="003059E3"/>
    <w:rsid w:val="00306303"/>
    <w:rsid w:val="00306431"/>
    <w:rsid w:val="0030644C"/>
    <w:rsid w:val="003067BF"/>
    <w:rsid w:val="00306A12"/>
    <w:rsid w:val="00306DA7"/>
    <w:rsid w:val="00306E40"/>
    <w:rsid w:val="0030751F"/>
    <w:rsid w:val="00307528"/>
    <w:rsid w:val="00307649"/>
    <w:rsid w:val="00307CDB"/>
    <w:rsid w:val="00307EC8"/>
    <w:rsid w:val="00307FCB"/>
    <w:rsid w:val="0031000B"/>
    <w:rsid w:val="0031025D"/>
    <w:rsid w:val="003102F5"/>
    <w:rsid w:val="00310566"/>
    <w:rsid w:val="0031067E"/>
    <w:rsid w:val="0031072F"/>
    <w:rsid w:val="0031080C"/>
    <w:rsid w:val="003109FC"/>
    <w:rsid w:val="0031101F"/>
    <w:rsid w:val="003115A5"/>
    <w:rsid w:val="0031166A"/>
    <w:rsid w:val="00311787"/>
    <w:rsid w:val="003119C5"/>
    <w:rsid w:val="00312335"/>
    <w:rsid w:val="0031237D"/>
    <w:rsid w:val="0031259A"/>
    <w:rsid w:val="00312854"/>
    <w:rsid w:val="003129AC"/>
    <w:rsid w:val="00312CB3"/>
    <w:rsid w:val="00312CC1"/>
    <w:rsid w:val="00313025"/>
    <w:rsid w:val="003132DD"/>
    <w:rsid w:val="00313D8F"/>
    <w:rsid w:val="00313F8F"/>
    <w:rsid w:val="00313FAA"/>
    <w:rsid w:val="00314353"/>
    <w:rsid w:val="003149A4"/>
    <w:rsid w:val="00314F52"/>
    <w:rsid w:val="00314F65"/>
    <w:rsid w:val="00314FB0"/>
    <w:rsid w:val="003154AB"/>
    <w:rsid w:val="00316017"/>
    <w:rsid w:val="003161A5"/>
    <w:rsid w:val="00316316"/>
    <w:rsid w:val="00316372"/>
    <w:rsid w:val="003165F8"/>
    <w:rsid w:val="0031704A"/>
    <w:rsid w:val="003176C1"/>
    <w:rsid w:val="003176E4"/>
    <w:rsid w:val="003177C5"/>
    <w:rsid w:val="00317866"/>
    <w:rsid w:val="003178AE"/>
    <w:rsid w:val="00317DB7"/>
    <w:rsid w:val="00320276"/>
    <w:rsid w:val="003206CA"/>
    <w:rsid w:val="00320F49"/>
    <w:rsid w:val="00321438"/>
    <w:rsid w:val="003215A9"/>
    <w:rsid w:val="00321AF6"/>
    <w:rsid w:val="00322146"/>
    <w:rsid w:val="003221CE"/>
    <w:rsid w:val="003224D5"/>
    <w:rsid w:val="00322918"/>
    <w:rsid w:val="0032308D"/>
    <w:rsid w:val="003230B8"/>
    <w:rsid w:val="0032330A"/>
    <w:rsid w:val="00323327"/>
    <w:rsid w:val="00323578"/>
    <w:rsid w:val="00323B6D"/>
    <w:rsid w:val="00323CC3"/>
    <w:rsid w:val="00323DDC"/>
    <w:rsid w:val="00323E20"/>
    <w:rsid w:val="00324453"/>
    <w:rsid w:val="00324849"/>
    <w:rsid w:val="0032490A"/>
    <w:rsid w:val="0032498C"/>
    <w:rsid w:val="00324B3E"/>
    <w:rsid w:val="00324BDC"/>
    <w:rsid w:val="00324D80"/>
    <w:rsid w:val="003252F7"/>
    <w:rsid w:val="0032564B"/>
    <w:rsid w:val="00325CA8"/>
    <w:rsid w:val="0032647B"/>
    <w:rsid w:val="003267A7"/>
    <w:rsid w:val="00326893"/>
    <w:rsid w:val="00326AF2"/>
    <w:rsid w:val="00326B5D"/>
    <w:rsid w:val="00326E18"/>
    <w:rsid w:val="00326F3A"/>
    <w:rsid w:val="003274A0"/>
    <w:rsid w:val="003277E3"/>
    <w:rsid w:val="003277E9"/>
    <w:rsid w:val="003277FF"/>
    <w:rsid w:val="0032781E"/>
    <w:rsid w:val="00327D8A"/>
    <w:rsid w:val="00327FFE"/>
    <w:rsid w:val="00330575"/>
    <w:rsid w:val="00330DEC"/>
    <w:rsid w:val="00330E1C"/>
    <w:rsid w:val="00330F2A"/>
    <w:rsid w:val="0033186A"/>
    <w:rsid w:val="003318E6"/>
    <w:rsid w:val="0033197B"/>
    <w:rsid w:val="00331B94"/>
    <w:rsid w:val="00331C21"/>
    <w:rsid w:val="00331C27"/>
    <w:rsid w:val="00331D2D"/>
    <w:rsid w:val="00331DE3"/>
    <w:rsid w:val="00331FEB"/>
    <w:rsid w:val="003322E6"/>
    <w:rsid w:val="00332491"/>
    <w:rsid w:val="00332902"/>
    <w:rsid w:val="00332B1F"/>
    <w:rsid w:val="00332D04"/>
    <w:rsid w:val="00332EF3"/>
    <w:rsid w:val="00333470"/>
    <w:rsid w:val="00333980"/>
    <w:rsid w:val="00333C4B"/>
    <w:rsid w:val="00333E16"/>
    <w:rsid w:val="00333E98"/>
    <w:rsid w:val="00333F69"/>
    <w:rsid w:val="00333FC5"/>
    <w:rsid w:val="003341CB"/>
    <w:rsid w:val="003342D8"/>
    <w:rsid w:val="0033465C"/>
    <w:rsid w:val="0033475A"/>
    <w:rsid w:val="003348B2"/>
    <w:rsid w:val="00334BEE"/>
    <w:rsid w:val="00334BFD"/>
    <w:rsid w:val="00334CD5"/>
    <w:rsid w:val="00335616"/>
    <w:rsid w:val="00335672"/>
    <w:rsid w:val="00335FDF"/>
    <w:rsid w:val="0033606D"/>
    <w:rsid w:val="00336151"/>
    <w:rsid w:val="0033624F"/>
    <w:rsid w:val="0033629C"/>
    <w:rsid w:val="00336A4F"/>
    <w:rsid w:val="00336A64"/>
    <w:rsid w:val="00336FC4"/>
    <w:rsid w:val="00336FE0"/>
    <w:rsid w:val="003372B4"/>
    <w:rsid w:val="003372DD"/>
    <w:rsid w:val="00337797"/>
    <w:rsid w:val="0033787A"/>
    <w:rsid w:val="00337E40"/>
    <w:rsid w:val="00340498"/>
    <w:rsid w:val="003404F1"/>
    <w:rsid w:val="0034076E"/>
    <w:rsid w:val="00340DC2"/>
    <w:rsid w:val="00340E28"/>
    <w:rsid w:val="00341236"/>
    <w:rsid w:val="003416C6"/>
    <w:rsid w:val="00341780"/>
    <w:rsid w:val="00341AD5"/>
    <w:rsid w:val="00341F0B"/>
    <w:rsid w:val="00342108"/>
    <w:rsid w:val="0034282C"/>
    <w:rsid w:val="00342976"/>
    <w:rsid w:val="0034307E"/>
    <w:rsid w:val="003433B2"/>
    <w:rsid w:val="003435C6"/>
    <w:rsid w:val="0034406D"/>
    <w:rsid w:val="00344276"/>
    <w:rsid w:val="003445A8"/>
    <w:rsid w:val="0034465C"/>
    <w:rsid w:val="00344DE9"/>
    <w:rsid w:val="00344E63"/>
    <w:rsid w:val="00345481"/>
    <w:rsid w:val="00345AF0"/>
    <w:rsid w:val="00345C1E"/>
    <w:rsid w:val="00345C27"/>
    <w:rsid w:val="00345D8F"/>
    <w:rsid w:val="003460EF"/>
    <w:rsid w:val="00346339"/>
    <w:rsid w:val="003468B0"/>
    <w:rsid w:val="00346A74"/>
    <w:rsid w:val="00346ADA"/>
    <w:rsid w:val="00346B67"/>
    <w:rsid w:val="00346DE7"/>
    <w:rsid w:val="00347507"/>
    <w:rsid w:val="00347A86"/>
    <w:rsid w:val="00347D4B"/>
    <w:rsid w:val="00347E04"/>
    <w:rsid w:val="003502AC"/>
    <w:rsid w:val="00350667"/>
    <w:rsid w:val="00350746"/>
    <w:rsid w:val="00350B1D"/>
    <w:rsid w:val="0035116E"/>
    <w:rsid w:val="003513BF"/>
    <w:rsid w:val="00351614"/>
    <w:rsid w:val="00351A6A"/>
    <w:rsid w:val="00351A83"/>
    <w:rsid w:val="00351BBC"/>
    <w:rsid w:val="00351D1A"/>
    <w:rsid w:val="00351E50"/>
    <w:rsid w:val="00351E76"/>
    <w:rsid w:val="003521F0"/>
    <w:rsid w:val="003524CE"/>
    <w:rsid w:val="00352716"/>
    <w:rsid w:val="003538C1"/>
    <w:rsid w:val="00353913"/>
    <w:rsid w:val="00353A4B"/>
    <w:rsid w:val="00353B47"/>
    <w:rsid w:val="00353BED"/>
    <w:rsid w:val="00353DED"/>
    <w:rsid w:val="003541A4"/>
    <w:rsid w:val="003543D2"/>
    <w:rsid w:val="003545D8"/>
    <w:rsid w:val="00355154"/>
    <w:rsid w:val="00355244"/>
    <w:rsid w:val="003554C8"/>
    <w:rsid w:val="0035551B"/>
    <w:rsid w:val="003557E7"/>
    <w:rsid w:val="00355926"/>
    <w:rsid w:val="00355E1E"/>
    <w:rsid w:val="0035616B"/>
    <w:rsid w:val="003561A8"/>
    <w:rsid w:val="0035624C"/>
    <w:rsid w:val="003563F8"/>
    <w:rsid w:val="0035647F"/>
    <w:rsid w:val="00356697"/>
    <w:rsid w:val="003566E4"/>
    <w:rsid w:val="00356B86"/>
    <w:rsid w:val="00356BB6"/>
    <w:rsid w:val="00356D33"/>
    <w:rsid w:val="00356D43"/>
    <w:rsid w:val="00356DAC"/>
    <w:rsid w:val="00356DCE"/>
    <w:rsid w:val="00356F04"/>
    <w:rsid w:val="003571E9"/>
    <w:rsid w:val="003573FB"/>
    <w:rsid w:val="00357437"/>
    <w:rsid w:val="003574A8"/>
    <w:rsid w:val="00357569"/>
    <w:rsid w:val="003579A5"/>
    <w:rsid w:val="00357B87"/>
    <w:rsid w:val="003602B2"/>
    <w:rsid w:val="00360408"/>
    <w:rsid w:val="0036061E"/>
    <w:rsid w:val="00360FE4"/>
    <w:rsid w:val="00361121"/>
    <w:rsid w:val="00361170"/>
    <w:rsid w:val="00361182"/>
    <w:rsid w:val="0036156D"/>
    <w:rsid w:val="003616DB"/>
    <w:rsid w:val="003616E8"/>
    <w:rsid w:val="00361C30"/>
    <w:rsid w:val="00361E86"/>
    <w:rsid w:val="003627EB"/>
    <w:rsid w:val="00362A97"/>
    <w:rsid w:val="00362D19"/>
    <w:rsid w:val="00362D80"/>
    <w:rsid w:val="00362DE0"/>
    <w:rsid w:val="00362EBC"/>
    <w:rsid w:val="00363211"/>
    <w:rsid w:val="003632E5"/>
    <w:rsid w:val="00363493"/>
    <w:rsid w:val="003634EF"/>
    <w:rsid w:val="003636D5"/>
    <w:rsid w:val="003639BA"/>
    <w:rsid w:val="00364225"/>
    <w:rsid w:val="0036441D"/>
    <w:rsid w:val="003645CA"/>
    <w:rsid w:val="00364BF0"/>
    <w:rsid w:val="00365361"/>
    <w:rsid w:val="0036554C"/>
    <w:rsid w:val="00365599"/>
    <w:rsid w:val="003659F3"/>
    <w:rsid w:val="00365F50"/>
    <w:rsid w:val="00365F98"/>
    <w:rsid w:val="00365FF7"/>
    <w:rsid w:val="00366860"/>
    <w:rsid w:val="00366BB5"/>
    <w:rsid w:val="00367008"/>
    <w:rsid w:val="003670E5"/>
    <w:rsid w:val="0036715F"/>
    <w:rsid w:val="0036729C"/>
    <w:rsid w:val="0036776D"/>
    <w:rsid w:val="00367779"/>
    <w:rsid w:val="00367BC2"/>
    <w:rsid w:val="00367C14"/>
    <w:rsid w:val="003701BD"/>
    <w:rsid w:val="003703C5"/>
    <w:rsid w:val="003705B5"/>
    <w:rsid w:val="003707A6"/>
    <w:rsid w:val="0037083E"/>
    <w:rsid w:val="00370A8A"/>
    <w:rsid w:val="00370C91"/>
    <w:rsid w:val="00370D0B"/>
    <w:rsid w:val="0037124D"/>
    <w:rsid w:val="003713BE"/>
    <w:rsid w:val="00371413"/>
    <w:rsid w:val="003717F4"/>
    <w:rsid w:val="0037186D"/>
    <w:rsid w:val="00371894"/>
    <w:rsid w:val="003718E8"/>
    <w:rsid w:val="003719F0"/>
    <w:rsid w:val="00371C88"/>
    <w:rsid w:val="00371EA7"/>
    <w:rsid w:val="00371EE1"/>
    <w:rsid w:val="0037201E"/>
    <w:rsid w:val="00372055"/>
    <w:rsid w:val="0037234D"/>
    <w:rsid w:val="003728A6"/>
    <w:rsid w:val="00372A1A"/>
    <w:rsid w:val="00372FC9"/>
    <w:rsid w:val="0037342D"/>
    <w:rsid w:val="00373630"/>
    <w:rsid w:val="003736DB"/>
    <w:rsid w:val="00373726"/>
    <w:rsid w:val="00373C35"/>
    <w:rsid w:val="00373D37"/>
    <w:rsid w:val="00373EA7"/>
    <w:rsid w:val="00374156"/>
    <w:rsid w:val="00374219"/>
    <w:rsid w:val="0037422B"/>
    <w:rsid w:val="0037423E"/>
    <w:rsid w:val="0037434F"/>
    <w:rsid w:val="00374393"/>
    <w:rsid w:val="0037476C"/>
    <w:rsid w:val="00374928"/>
    <w:rsid w:val="00374C89"/>
    <w:rsid w:val="00375284"/>
    <w:rsid w:val="0037537A"/>
    <w:rsid w:val="003757A4"/>
    <w:rsid w:val="0037591C"/>
    <w:rsid w:val="00375A27"/>
    <w:rsid w:val="00375DB0"/>
    <w:rsid w:val="00375E3D"/>
    <w:rsid w:val="00375EEE"/>
    <w:rsid w:val="00376260"/>
    <w:rsid w:val="00376388"/>
    <w:rsid w:val="00376397"/>
    <w:rsid w:val="003763A5"/>
    <w:rsid w:val="00376536"/>
    <w:rsid w:val="00376904"/>
    <w:rsid w:val="00376ADC"/>
    <w:rsid w:val="00376B50"/>
    <w:rsid w:val="00376E7C"/>
    <w:rsid w:val="003771B7"/>
    <w:rsid w:val="003775B3"/>
    <w:rsid w:val="00377634"/>
    <w:rsid w:val="0037770A"/>
    <w:rsid w:val="00377784"/>
    <w:rsid w:val="003778FD"/>
    <w:rsid w:val="00377F95"/>
    <w:rsid w:val="0038054B"/>
    <w:rsid w:val="00380626"/>
    <w:rsid w:val="00380671"/>
    <w:rsid w:val="003808FD"/>
    <w:rsid w:val="00380ACE"/>
    <w:rsid w:val="00380D41"/>
    <w:rsid w:val="00380EA0"/>
    <w:rsid w:val="003810BB"/>
    <w:rsid w:val="003814ED"/>
    <w:rsid w:val="0038177B"/>
    <w:rsid w:val="003819B5"/>
    <w:rsid w:val="00381A24"/>
    <w:rsid w:val="00381CF8"/>
    <w:rsid w:val="003820D8"/>
    <w:rsid w:val="003823FF"/>
    <w:rsid w:val="00382417"/>
    <w:rsid w:val="00382772"/>
    <w:rsid w:val="00382AE1"/>
    <w:rsid w:val="00382E38"/>
    <w:rsid w:val="003832B4"/>
    <w:rsid w:val="003836BD"/>
    <w:rsid w:val="00383AB4"/>
    <w:rsid w:val="00383B8C"/>
    <w:rsid w:val="00383CC9"/>
    <w:rsid w:val="00383E58"/>
    <w:rsid w:val="00383ED3"/>
    <w:rsid w:val="003846DA"/>
    <w:rsid w:val="00384797"/>
    <w:rsid w:val="00384B1E"/>
    <w:rsid w:val="00384DD7"/>
    <w:rsid w:val="00384E3F"/>
    <w:rsid w:val="003854F9"/>
    <w:rsid w:val="00385779"/>
    <w:rsid w:val="0038591F"/>
    <w:rsid w:val="00385A5E"/>
    <w:rsid w:val="00385B17"/>
    <w:rsid w:val="00385D73"/>
    <w:rsid w:val="00387146"/>
    <w:rsid w:val="00387324"/>
    <w:rsid w:val="00387752"/>
    <w:rsid w:val="003877AE"/>
    <w:rsid w:val="00387886"/>
    <w:rsid w:val="00387939"/>
    <w:rsid w:val="0038799F"/>
    <w:rsid w:val="003902FF"/>
    <w:rsid w:val="0039062A"/>
    <w:rsid w:val="00390690"/>
    <w:rsid w:val="003907F6"/>
    <w:rsid w:val="003910D4"/>
    <w:rsid w:val="003912B1"/>
    <w:rsid w:val="003917EB"/>
    <w:rsid w:val="00391894"/>
    <w:rsid w:val="003919F6"/>
    <w:rsid w:val="00391B59"/>
    <w:rsid w:val="00391B97"/>
    <w:rsid w:val="00391E34"/>
    <w:rsid w:val="00391ECF"/>
    <w:rsid w:val="00391F0B"/>
    <w:rsid w:val="00392229"/>
    <w:rsid w:val="00392345"/>
    <w:rsid w:val="00392819"/>
    <w:rsid w:val="00392859"/>
    <w:rsid w:val="00392BAC"/>
    <w:rsid w:val="00392C22"/>
    <w:rsid w:val="003931B4"/>
    <w:rsid w:val="003932CE"/>
    <w:rsid w:val="0039377A"/>
    <w:rsid w:val="00393C20"/>
    <w:rsid w:val="00393C52"/>
    <w:rsid w:val="0039428D"/>
    <w:rsid w:val="0039450C"/>
    <w:rsid w:val="0039512A"/>
    <w:rsid w:val="0039514D"/>
    <w:rsid w:val="00395266"/>
    <w:rsid w:val="0039532D"/>
    <w:rsid w:val="00395618"/>
    <w:rsid w:val="0039594D"/>
    <w:rsid w:val="00395E2E"/>
    <w:rsid w:val="00395EC9"/>
    <w:rsid w:val="00395EF6"/>
    <w:rsid w:val="00395FD7"/>
    <w:rsid w:val="003962CE"/>
    <w:rsid w:val="003963D5"/>
    <w:rsid w:val="003964B6"/>
    <w:rsid w:val="00396CE1"/>
    <w:rsid w:val="00396E13"/>
    <w:rsid w:val="00397107"/>
    <w:rsid w:val="00397734"/>
    <w:rsid w:val="00397C63"/>
    <w:rsid w:val="003A0294"/>
    <w:rsid w:val="003A0FC0"/>
    <w:rsid w:val="003A181D"/>
    <w:rsid w:val="003A193A"/>
    <w:rsid w:val="003A1B28"/>
    <w:rsid w:val="003A1B85"/>
    <w:rsid w:val="003A1CCA"/>
    <w:rsid w:val="003A2134"/>
    <w:rsid w:val="003A27F6"/>
    <w:rsid w:val="003A28A7"/>
    <w:rsid w:val="003A2924"/>
    <w:rsid w:val="003A2A72"/>
    <w:rsid w:val="003A2C8A"/>
    <w:rsid w:val="003A2CB7"/>
    <w:rsid w:val="003A309E"/>
    <w:rsid w:val="003A343A"/>
    <w:rsid w:val="003A3A93"/>
    <w:rsid w:val="003A3AC9"/>
    <w:rsid w:val="003A3B64"/>
    <w:rsid w:val="003A3C5B"/>
    <w:rsid w:val="003A3D4E"/>
    <w:rsid w:val="003A4133"/>
    <w:rsid w:val="003A4307"/>
    <w:rsid w:val="003A4398"/>
    <w:rsid w:val="003A4451"/>
    <w:rsid w:val="003A4489"/>
    <w:rsid w:val="003A479D"/>
    <w:rsid w:val="003A4923"/>
    <w:rsid w:val="003A4C58"/>
    <w:rsid w:val="003A4C74"/>
    <w:rsid w:val="003A4F96"/>
    <w:rsid w:val="003A53D4"/>
    <w:rsid w:val="003A586A"/>
    <w:rsid w:val="003A5AC9"/>
    <w:rsid w:val="003A658C"/>
    <w:rsid w:val="003A6F67"/>
    <w:rsid w:val="003A7257"/>
    <w:rsid w:val="003A7282"/>
    <w:rsid w:val="003A777E"/>
    <w:rsid w:val="003A7814"/>
    <w:rsid w:val="003A7994"/>
    <w:rsid w:val="003A79F2"/>
    <w:rsid w:val="003A7B6D"/>
    <w:rsid w:val="003A7C91"/>
    <w:rsid w:val="003B0039"/>
    <w:rsid w:val="003B0D9C"/>
    <w:rsid w:val="003B1012"/>
    <w:rsid w:val="003B14BC"/>
    <w:rsid w:val="003B17CD"/>
    <w:rsid w:val="003B1A98"/>
    <w:rsid w:val="003B1BB0"/>
    <w:rsid w:val="003B1D04"/>
    <w:rsid w:val="003B25AE"/>
    <w:rsid w:val="003B2994"/>
    <w:rsid w:val="003B2B67"/>
    <w:rsid w:val="003B2C12"/>
    <w:rsid w:val="003B2C5D"/>
    <w:rsid w:val="003B2C6B"/>
    <w:rsid w:val="003B2E3D"/>
    <w:rsid w:val="003B2E52"/>
    <w:rsid w:val="003B2E6F"/>
    <w:rsid w:val="003B2FDA"/>
    <w:rsid w:val="003B2FEC"/>
    <w:rsid w:val="003B3134"/>
    <w:rsid w:val="003B3244"/>
    <w:rsid w:val="003B34B3"/>
    <w:rsid w:val="003B3865"/>
    <w:rsid w:val="003B38C8"/>
    <w:rsid w:val="003B3F02"/>
    <w:rsid w:val="003B41EB"/>
    <w:rsid w:val="003B4284"/>
    <w:rsid w:val="003B432F"/>
    <w:rsid w:val="003B4413"/>
    <w:rsid w:val="003B47E9"/>
    <w:rsid w:val="003B4CC7"/>
    <w:rsid w:val="003B4DE0"/>
    <w:rsid w:val="003B4EB1"/>
    <w:rsid w:val="003B518C"/>
    <w:rsid w:val="003B539C"/>
    <w:rsid w:val="003B5414"/>
    <w:rsid w:val="003B583B"/>
    <w:rsid w:val="003B5D93"/>
    <w:rsid w:val="003B5EED"/>
    <w:rsid w:val="003B64CA"/>
    <w:rsid w:val="003B66C2"/>
    <w:rsid w:val="003B681F"/>
    <w:rsid w:val="003B6B87"/>
    <w:rsid w:val="003B6CA7"/>
    <w:rsid w:val="003B7153"/>
    <w:rsid w:val="003B73FA"/>
    <w:rsid w:val="003B744B"/>
    <w:rsid w:val="003B7509"/>
    <w:rsid w:val="003B7522"/>
    <w:rsid w:val="003B7841"/>
    <w:rsid w:val="003B7AD5"/>
    <w:rsid w:val="003B7D12"/>
    <w:rsid w:val="003B7E1D"/>
    <w:rsid w:val="003B7FE1"/>
    <w:rsid w:val="003C0057"/>
    <w:rsid w:val="003C01AE"/>
    <w:rsid w:val="003C03FB"/>
    <w:rsid w:val="003C0488"/>
    <w:rsid w:val="003C0555"/>
    <w:rsid w:val="003C05DB"/>
    <w:rsid w:val="003C0BC4"/>
    <w:rsid w:val="003C0E7C"/>
    <w:rsid w:val="003C0FCA"/>
    <w:rsid w:val="003C1380"/>
    <w:rsid w:val="003C1416"/>
    <w:rsid w:val="003C18F0"/>
    <w:rsid w:val="003C1A9B"/>
    <w:rsid w:val="003C1CF2"/>
    <w:rsid w:val="003C1E01"/>
    <w:rsid w:val="003C1E8F"/>
    <w:rsid w:val="003C1ED5"/>
    <w:rsid w:val="003C1F89"/>
    <w:rsid w:val="003C1FF6"/>
    <w:rsid w:val="003C240F"/>
    <w:rsid w:val="003C2865"/>
    <w:rsid w:val="003C29E4"/>
    <w:rsid w:val="003C2F43"/>
    <w:rsid w:val="003C30FD"/>
    <w:rsid w:val="003C32E3"/>
    <w:rsid w:val="003C37B6"/>
    <w:rsid w:val="003C37C8"/>
    <w:rsid w:val="003C3877"/>
    <w:rsid w:val="003C3943"/>
    <w:rsid w:val="003C3A80"/>
    <w:rsid w:val="003C3A90"/>
    <w:rsid w:val="003C3DAF"/>
    <w:rsid w:val="003C401F"/>
    <w:rsid w:val="003C434B"/>
    <w:rsid w:val="003C43D0"/>
    <w:rsid w:val="003C4509"/>
    <w:rsid w:val="003C4563"/>
    <w:rsid w:val="003C466C"/>
    <w:rsid w:val="003C48EC"/>
    <w:rsid w:val="003C4A52"/>
    <w:rsid w:val="003C4AC0"/>
    <w:rsid w:val="003C4C43"/>
    <w:rsid w:val="003C5358"/>
    <w:rsid w:val="003C554A"/>
    <w:rsid w:val="003C5560"/>
    <w:rsid w:val="003C56E2"/>
    <w:rsid w:val="003C58C5"/>
    <w:rsid w:val="003C5DD2"/>
    <w:rsid w:val="003C62E0"/>
    <w:rsid w:val="003C6389"/>
    <w:rsid w:val="003C6486"/>
    <w:rsid w:val="003C6D8D"/>
    <w:rsid w:val="003C6E1F"/>
    <w:rsid w:val="003C6ECD"/>
    <w:rsid w:val="003D01EE"/>
    <w:rsid w:val="003D0221"/>
    <w:rsid w:val="003D0E24"/>
    <w:rsid w:val="003D1024"/>
    <w:rsid w:val="003D126E"/>
    <w:rsid w:val="003D16FC"/>
    <w:rsid w:val="003D184D"/>
    <w:rsid w:val="003D1DA1"/>
    <w:rsid w:val="003D1E10"/>
    <w:rsid w:val="003D1E5D"/>
    <w:rsid w:val="003D1FB4"/>
    <w:rsid w:val="003D2360"/>
    <w:rsid w:val="003D26CB"/>
    <w:rsid w:val="003D283C"/>
    <w:rsid w:val="003D29AF"/>
    <w:rsid w:val="003D2B16"/>
    <w:rsid w:val="003D3021"/>
    <w:rsid w:val="003D384C"/>
    <w:rsid w:val="003D3A2E"/>
    <w:rsid w:val="003D3B24"/>
    <w:rsid w:val="003D3BF7"/>
    <w:rsid w:val="003D3D3B"/>
    <w:rsid w:val="003D3E7B"/>
    <w:rsid w:val="003D3E95"/>
    <w:rsid w:val="003D41A2"/>
    <w:rsid w:val="003D41D3"/>
    <w:rsid w:val="003D4872"/>
    <w:rsid w:val="003D4B2F"/>
    <w:rsid w:val="003D53D4"/>
    <w:rsid w:val="003D5869"/>
    <w:rsid w:val="003D598A"/>
    <w:rsid w:val="003D5DA1"/>
    <w:rsid w:val="003D5E30"/>
    <w:rsid w:val="003D5F09"/>
    <w:rsid w:val="003D5F9F"/>
    <w:rsid w:val="003D6061"/>
    <w:rsid w:val="003D6308"/>
    <w:rsid w:val="003D63C6"/>
    <w:rsid w:val="003D65C8"/>
    <w:rsid w:val="003D6753"/>
    <w:rsid w:val="003D67EF"/>
    <w:rsid w:val="003D6976"/>
    <w:rsid w:val="003D6A60"/>
    <w:rsid w:val="003D6C66"/>
    <w:rsid w:val="003D75D7"/>
    <w:rsid w:val="003D7944"/>
    <w:rsid w:val="003E015C"/>
    <w:rsid w:val="003E0446"/>
    <w:rsid w:val="003E0606"/>
    <w:rsid w:val="003E0808"/>
    <w:rsid w:val="003E08EF"/>
    <w:rsid w:val="003E0CF1"/>
    <w:rsid w:val="003E0FB0"/>
    <w:rsid w:val="003E11DC"/>
    <w:rsid w:val="003E1244"/>
    <w:rsid w:val="003E13F2"/>
    <w:rsid w:val="003E1C62"/>
    <w:rsid w:val="003E1DC5"/>
    <w:rsid w:val="003E1F22"/>
    <w:rsid w:val="003E1FF8"/>
    <w:rsid w:val="003E203D"/>
    <w:rsid w:val="003E27AB"/>
    <w:rsid w:val="003E28BF"/>
    <w:rsid w:val="003E293F"/>
    <w:rsid w:val="003E29C6"/>
    <w:rsid w:val="003E2B79"/>
    <w:rsid w:val="003E2DB2"/>
    <w:rsid w:val="003E2E84"/>
    <w:rsid w:val="003E30AE"/>
    <w:rsid w:val="003E317E"/>
    <w:rsid w:val="003E3827"/>
    <w:rsid w:val="003E4729"/>
    <w:rsid w:val="003E5026"/>
    <w:rsid w:val="003E5100"/>
    <w:rsid w:val="003E51FA"/>
    <w:rsid w:val="003E5CD6"/>
    <w:rsid w:val="003E5D88"/>
    <w:rsid w:val="003E627D"/>
    <w:rsid w:val="003E639F"/>
    <w:rsid w:val="003E66C8"/>
    <w:rsid w:val="003E6984"/>
    <w:rsid w:val="003E70E3"/>
    <w:rsid w:val="003E728B"/>
    <w:rsid w:val="003E75AE"/>
    <w:rsid w:val="003E75BA"/>
    <w:rsid w:val="003E77A3"/>
    <w:rsid w:val="003E7A84"/>
    <w:rsid w:val="003E7AD6"/>
    <w:rsid w:val="003E7BA6"/>
    <w:rsid w:val="003F0203"/>
    <w:rsid w:val="003F03B5"/>
    <w:rsid w:val="003F055F"/>
    <w:rsid w:val="003F06E5"/>
    <w:rsid w:val="003F0880"/>
    <w:rsid w:val="003F09D1"/>
    <w:rsid w:val="003F0A84"/>
    <w:rsid w:val="003F0E0A"/>
    <w:rsid w:val="003F12A2"/>
    <w:rsid w:val="003F144B"/>
    <w:rsid w:val="003F1503"/>
    <w:rsid w:val="003F1572"/>
    <w:rsid w:val="003F18A5"/>
    <w:rsid w:val="003F18FA"/>
    <w:rsid w:val="003F1AAE"/>
    <w:rsid w:val="003F1C9F"/>
    <w:rsid w:val="003F1D8B"/>
    <w:rsid w:val="003F2026"/>
    <w:rsid w:val="003F2461"/>
    <w:rsid w:val="003F3113"/>
    <w:rsid w:val="003F37C1"/>
    <w:rsid w:val="003F3AFD"/>
    <w:rsid w:val="003F3FD5"/>
    <w:rsid w:val="003F40D1"/>
    <w:rsid w:val="003F4C5A"/>
    <w:rsid w:val="003F5230"/>
    <w:rsid w:val="003F54AB"/>
    <w:rsid w:val="003F5636"/>
    <w:rsid w:val="003F5982"/>
    <w:rsid w:val="003F60D8"/>
    <w:rsid w:val="003F60DA"/>
    <w:rsid w:val="003F6240"/>
    <w:rsid w:val="003F6340"/>
    <w:rsid w:val="003F6423"/>
    <w:rsid w:val="003F648D"/>
    <w:rsid w:val="003F64AC"/>
    <w:rsid w:val="003F67F2"/>
    <w:rsid w:val="003F6DB0"/>
    <w:rsid w:val="003F71A4"/>
    <w:rsid w:val="003F7752"/>
    <w:rsid w:val="003F7A20"/>
    <w:rsid w:val="003F7B8C"/>
    <w:rsid w:val="003F7F7A"/>
    <w:rsid w:val="004001C8"/>
    <w:rsid w:val="004001CA"/>
    <w:rsid w:val="00400496"/>
    <w:rsid w:val="00400499"/>
    <w:rsid w:val="004004FF"/>
    <w:rsid w:val="00400652"/>
    <w:rsid w:val="00400FB1"/>
    <w:rsid w:val="00401044"/>
    <w:rsid w:val="00401303"/>
    <w:rsid w:val="004014B3"/>
    <w:rsid w:val="00401A5F"/>
    <w:rsid w:val="00401B54"/>
    <w:rsid w:val="00401E0E"/>
    <w:rsid w:val="00401F3C"/>
    <w:rsid w:val="0040215C"/>
    <w:rsid w:val="004021A9"/>
    <w:rsid w:val="0040226C"/>
    <w:rsid w:val="004022AC"/>
    <w:rsid w:val="004023E0"/>
    <w:rsid w:val="00402680"/>
    <w:rsid w:val="004027A9"/>
    <w:rsid w:val="00402925"/>
    <w:rsid w:val="00402A61"/>
    <w:rsid w:val="00402D4C"/>
    <w:rsid w:val="004030E6"/>
    <w:rsid w:val="004035CB"/>
    <w:rsid w:val="00403979"/>
    <w:rsid w:val="00403A7C"/>
    <w:rsid w:val="00403F38"/>
    <w:rsid w:val="00403FBA"/>
    <w:rsid w:val="00403FCF"/>
    <w:rsid w:val="00403FE1"/>
    <w:rsid w:val="00403FF3"/>
    <w:rsid w:val="00404218"/>
    <w:rsid w:val="004044C4"/>
    <w:rsid w:val="00404544"/>
    <w:rsid w:val="004048CA"/>
    <w:rsid w:val="004048FE"/>
    <w:rsid w:val="0040493C"/>
    <w:rsid w:val="00405103"/>
    <w:rsid w:val="0040548F"/>
    <w:rsid w:val="004054CA"/>
    <w:rsid w:val="0040556F"/>
    <w:rsid w:val="00405661"/>
    <w:rsid w:val="00405A06"/>
    <w:rsid w:val="00405CBB"/>
    <w:rsid w:val="00406117"/>
    <w:rsid w:val="004064EC"/>
    <w:rsid w:val="0040674C"/>
    <w:rsid w:val="00406AE5"/>
    <w:rsid w:val="00406DBD"/>
    <w:rsid w:val="00406DE5"/>
    <w:rsid w:val="00407031"/>
    <w:rsid w:val="004072B3"/>
    <w:rsid w:val="004072DE"/>
    <w:rsid w:val="00407479"/>
    <w:rsid w:val="0040754F"/>
    <w:rsid w:val="00407959"/>
    <w:rsid w:val="00407CDB"/>
    <w:rsid w:val="00407EE0"/>
    <w:rsid w:val="00410286"/>
    <w:rsid w:val="004106DC"/>
    <w:rsid w:val="0041074E"/>
    <w:rsid w:val="00410758"/>
    <w:rsid w:val="004108BE"/>
    <w:rsid w:val="00410A74"/>
    <w:rsid w:val="00411555"/>
    <w:rsid w:val="004116DC"/>
    <w:rsid w:val="0041177A"/>
    <w:rsid w:val="00411C58"/>
    <w:rsid w:val="00412550"/>
    <w:rsid w:val="00412618"/>
    <w:rsid w:val="004130C7"/>
    <w:rsid w:val="0041341B"/>
    <w:rsid w:val="00413431"/>
    <w:rsid w:val="004134F1"/>
    <w:rsid w:val="0041354D"/>
    <w:rsid w:val="00413622"/>
    <w:rsid w:val="00413A14"/>
    <w:rsid w:val="00413F19"/>
    <w:rsid w:val="00414588"/>
    <w:rsid w:val="00414641"/>
    <w:rsid w:val="00414A0F"/>
    <w:rsid w:val="00414D9E"/>
    <w:rsid w:val="00414F89"/>
    <w:rsid w:val="004150A8"/>
    <w:rsid w:val="0041521E"/>
    <w:rsid w:val="00415291"/>
    <w:rsid w:val="004154A6"/>
    <w:rsid w:val="00415543"/>
    <w:rsid w:val="00415552"/>
    <w:rsid w:val="00415792"/>
    <w:rsid w:val="0041579B"/>
    <w:rsid w:val="00415C20"/>
    <w:rsid w:val="00415C8D"/>
    <w:rsid w:val="00415FD9"/>
    <w:rsid w:val="00416968"/>
    <w:rsid w:val="00416F57"/>
    <w:rsid w:val="00417253"/>
    <w:rsid w:val="00417B06"/>
    <w:rsid w:val="00417D25"/>
    <w:rsid w:val="0042089F"/>
    <w:rsid w:val="004208F4"/>
    <w:rsid w:val="00420A56"/>
    <w:rsid w:val="00420C52"/>
    <w:rsid w:val="00420E29"/>
    <w:rsid w:val="004210CB"/>
    <w:rsid w:val="004211F9"/>
    <w:rsid w:val="0042141B"/>
    <w:rsid w:val="004217BE"/>
    <w:rsid w:val="00421D72"/>
    <w:rsid w:val="0042229B"/>
    <w:rsid w:val="0042248E"/>
    <w:rsid w:val="004227C2"/>
    <w:rsid w:val="0042285E"/>
    <w:rsid w:val="00422A28"/>
    <w:rsid w:val="00422B2C"/>
    <w:rsid w:val="00422E5F"/>
    <w:rsid w:val="004232A5"/>
    <w:rsid w:val="00423974"/>
    <w:rsid w:val="00423A72"/>
    <w:rsid w:val="00423C22"/>
    <w:rsid w:val="0042472E"/>
    <w:rsid w:val="00424B0C"/>
    <w:rsid w:val="00424EF7"/>
    <w:rsid w:val="0042500D"/>
    <w:rsid w:val="00425286"/>
    <w:rsid w:val="0042545E"/>
    <w:rsid w:val="00425B37"/>
    <w:rsid w:val="00426117"/>
    <w:rsid w:val="004262D5"/>
    <w:rsid w:val="0042633C"/>
    <w:rsid w:val="004268A9"/>
    <w:rsid w:val="00426CA6"/>
    <w:rsid w:val="00426F5F"/>
    <w:rsid w:val="00427059"/>
    <w:rsid w:val="00427428"/>
    <w:rsid w:val="0042745E"/>
    <w:rsid w:val="00427495"/>
    <w:rsid w:val="004277D7"/>
    <w:rsid w:val="00427944"/>
    <w:rsid w:val="00427E67"/>
    <w:rsid w:val="004302A3"/>
    <w:rsid w:val="004302EC"/>
    <w:rsid w:val="004304F2"/>
    <w:rsid w:val="00430A01"/>
    <w:rsid w:val="00430BDA"/>
    <w:rsid w:val="00430F8E"/>
    <w:rsid w:val="00431007"/>
    <w:rsid w:val="00431C89"/>
    <w:rsid w:val="00431CEF"/>
    <w:rsid w:val="00431F53"/>
    <w:rsid w:val="004320FF"/>
    <w:rsid w:val="004322EB"/>
    <w:rsid w:val="004325F3"/>
    <w:rsid w:val="00432ADC"/>
    <w:rsid w:val="00432B4C"/>
    <w:rsid w:val="00432EC7"/>
    <w:rsid w:val="00432F14"/>
    <w:rsid w:val="00433474"/>
    <w:rsid w:val="004337CB"/>
    <w:rsid w:val="00433868"/>
    <w:rsid w:val="00433D0D"/>
    <w:rsid w:val="00433D17"/>
    <w:rsid w:val="00433D9B"/>
    <w:rsid w:val="004348B9"/>
    <w:rsid w:val="00434BE6"/>
    <w:rsid w:val="00434E42"/>
    <w:rsid w:val="00434E62"/>
    <w:rsid w:val="00434EB9"/>
    <w:rsid w:val="00435020"/>
    <w:rsid w:val="004352E2"/>
    <w:rsid w:val="00435486"/>
    <w:rsid w:val="00435BEA"/>
    <w:rsid w:val="00435CD2"/>
    <w:rsid w:val="0043647C"/>
    <w:rsid w:val="00436480"/>
    <w:rsid w:val="00436B47"/>
    <w:rsid w:val="00436B55"/>
    <w:rsid w:val="00436D7A"/>
    <w:rsid w:val="00437180"/>
    <w:rsid w:val="004371A1"/>
    <w:rsid w:val="004372A8"/>
    <w:rsid w:val="004376D4"/>
    <w:rsid w:val="00437B92"/>
    <w:rsid w:val="00440378"/>
    <w:rsid w:val="0044051C"/>
    <w:rsid w:val="004407F8"/>
    <w:rsid w:val="0044089A"/>
    <w:rsid w:val="00440980"/>
    <w:rsid w:val="00440A68"/>
    <w:rsid w:val="00440A8F"/>
    <w:rsid w:val="00440AB9"/>
    <w:rsid w:val="00441654"/>
    <w:rsid w:val="00441AC6"/>
    <w:rsid w:val="00441B9E"/>
    <w:rsid w:val="00442131"/>
    <w:rsid w:val="004425C0"/>
    <w:rsid w:val="00442B3F"/>
    <w:rsid w:val="00442C53"/>
    <w:rsid w:val="004431C2"/>
    <w:rsid w:val="00443622"/>
    <w:rsid w:val="00443661"/>
    <w:rsid w:val="00443670"/>
    <w:rsid w:val="00443B9E"/>
    <w:rsid w:val="00443BC2"/>
    <w:rsid w:val="00443C59"/>
    <w:rsid w:val="00443F74"/>
    <w:rsid w:val="00444174"/>
    <w:rsid w:val="004441CA"/>
    <w:rsid w:val="004441FB"/>
    <w:rsid w:val="0044421F"/>
    <w:rsid w:val="00444670"/>
    <w:rsid w:val="004447E8"/>
    <w:rsid w:val="0044486D"/>
    <w:rsid w:val="00444AC9"/>
    <w:rsid w:val="00444B77"/>
    <w:rsid w:val="00444E66"/>
    <w:rsid w:val="0044516D"/>
    <w:rsid w:val="00445711"/>
    <w:rsid w:val="0044588C"/>
    <w:rsid w:val="00445C51"/>
    <w:rsid w:val="00445C61"/>
    <w:rsid w:val="00445CFE"/>
    <w:rsid w:val="00445D44"/>
    <w:rsid w:val="00445D4B"/>
    <w:rsid w:val="00445F4E"/>
    <w:rsid w:val="00446123"/>
    <w:rsid w:val="0044625A"/>
    <w:rsid w:val="004463BA"/>
    <w:rsid w:val="004463E3"/>
    <w:rsid w:val="0044689C"/>
    <w:rsid w:val="00446B52"/>
    <w:rsid w:val="00446D86"/>
    <w:rsid w:val="00446DA2"/>
    <w:rsid w:val="00450025"/>
    <w:rsid w:val="0045029D"/>
    <w:rsid w:val="00450327"/>
    <w:rsid w:val="00450986"/>
    <w:rsid w:val="00450A5C"/>
    <w:rsid w:val="00450B34"/>
    <w:rsid w:val="00450DFC"/>
    <w:rsid w:val="004515D6"/>
    <w:rsid w:val="004515F2"/>
    <w:rsid w:val="00451887"/>
    <w:rsid w:val="00451B6B"/>
    <w:rsid w:val="00452036"/>
    <w:rsid w:val="0045243C"/>
    <w:rsid w:val="00452713"/>
    <w:rsid w:val="00452FA5"/>
    <w:rsid w:val="004539C0"/>
    <w:rsid w:val="00453ABA"/>
    <w:rsid w:val="00453E27"/>
    <w:rsid w:val="004540A3"/>
    <w:rsid w:val="0045447C"/>
    <w:rsid w:val="004546B5"/>
    <w:rsid w:val="00454E61"/>
    <w:rsid w:val="00454F0C"/>
    <w:rsid w:val="0045501A"/>
    <w:rsid w:val="00455053"/>
    <w:rsid w:val="0045539B"/>
    <w:rsid w:val="00455821"/>
    <w:rsid w:val="0045583E"/>
    <w:rsid w:val="004559B7"/>
    <w:rsid w:val="00455C39"/>
    <w:rsid w:val="00455D26"/>
    <w:rsid w:val="00455D67"/>
    <w:rsid w:val="00455D6C"/>
    <w:rsid w:val="00455D7F"/>
    <w:rsid w:val="00455DF9"/>
    <w:rsid w:val="0045622E"/>
    <w:rsid w:val="00456245"/>
    <w:rsid w:val="004563AB"/>
    <w:rsid w:val="00456532"/>
    <w:rsid w:val="004565FE"/>
    <w:rsid w:val="0045660C"/>
    <w:rsid w:val="00456E56"/>
    <w:rsid w:val="00457286"/>
    <w:rsid w:val="004575A8"/>
    <w:rsid w:val="00457A7B"/>
    <w:rsid w:val="00457ED8"/>
    <w:rsid w:val="004601EA"/>
    <w:rsid w:val="004603BF"/>
    <w:rsid w:val="004604B4"/>
    <w:rsid w:val="0046064C"/>
    <w:rsid w:val="00460CE9"/>
    <w:rsid w:val="00460F8D"/>
    <w:rsid w:val="00461119"/>
    <w:rsid w:val="0046122A"/>
    <w:rsid w:val="00461286"/>
    <w:rsid w:val="0046137C"/>
    <w:rsid w:val="004615CE"/>
    <w:rsid w:val="004619F3"/>
    <w:rsid w:val="00461D24"/>
    <w:rsid w:val="00461EF7"/>
    <w:rsid w:val="00462356"/>
    <w:rsid w:val="004626CA"/>
    <w:rsid w:val="004626ED"/>
    <w:rsid w:val="00462A02"/>
    <w:rsid w:val="00462CAB"/>
    <w:rsid w:val="00462D5C"/>
    <w:rsid w:val="004630AD"/>
    <w:rsid w:val="00463264"/>
    <w:rsid w:val="00463449"/>
    <w:rsid w:val="004635B3"/>
    <w:rsid w:val="004636C2"/>
    <w:rsid w:val="00463A0C"/>
    <w:rsid w:val="00464435"/>
    <w:rsid w:val="00464572"/>
    <w:rsid w:val="0046494C"/>
    <w:rsid w:val="0046495E"/>
    <w:rsid w:val="00464CA0"/>
    <w:rsid w:val="00464F10"/>
    <w:rsid w:val="0046524E"/>
    <w:rsid w:val="004653B4"/>
    <w:rsid w:val="00465536"/>
    <w:rsid w:val="0046580D"/>
    <w:rsid w:val="00465922"/>
    <w:rsid w:val="00465B03"/>
    <w:rsid w:val="00465DD3"/>
    <w:rsid w:val="00466105"/>
    <w:rsid w:val="00466326"/>
    <w:rsid w:val="00466337"/>
    <w:rsid w:val="004664A1"/>
    <w:rsid w:val="00466D7E"/>
    <w:rsid w:val="0046700B"/>
    <w:rsid w:val="00467103"/>
    <w:rsid w:val="004671FE"/>
    <w:rsid w:val="00467683"/>
    <w:rsid w:val="004678FD"/>
    <w:rsid w:val="00470408"/>
    <w:rsid w:val="004707B0"/>
    <w:rsid w:val="00470B33"/>
    <w:rsid w:val="00470E59"/>
    <w:rsid w:val="00470F3E"/>
    <w:rsid w:val="00470FC4"/>
    <w:rsid w:val="004717E4"/>
    <w:rsid w:val="00471BD8"/>
    <w:rsid w:val="00471CE9"/>
    <w:rsid w:val="00472048"/>
    <w:rsid w:val="004721FF"/>
    <w:rsid w:val="004726E7"/>
    <w:rsid w:val="0047275A"/>
    <w:rsid w:val="00472771"/>
    <w:rsid w:val="00473383"/>
    <w:rsid w:val="00473734"/>
    <w:rsid w:val="0047391B"/>
    <w:rsid w:val="004739EE"/>
    <w:rsid w:val="00473E68"/>
    <w:rsid w:val="00474111"/>
    <w:rsid w:val="004742D5"/>
    <w:rsid w:val="004743AD"/>
    <w:rsid w:val="004743D8"/>
    <w:rsid w:val="00474A96"/>
    <w:rsid w:val="00474AB1"/>
    <w:rsid w:val="00474F03"/>
    <w:rsid w:val="00474FA7"/>
    <w:rsid w:val="00474FEC"/>
    <w:rsid w:val="00475316"/>
    <w:rsid w:val="0047541F"/>
    <w:rsid w:val="00475590"/>
    <w:rsid w:val="00475B48"/>
    <w:rsid w:val="00475EE5"/>
    <w:rsid w:val="00476325"/>
    <w:rsid w:val="00476B65"/>
    <w:rsid w:val="00476B79"/>
    <w:rsid w:val="00476CD6"/>
    <w:rsid w:val="004770E0"/>
    <w:rsid w:val="00477611"/>
    <w:rsid w:val="004776A9"/>
    <w:rsid w:val="0047786B"/>
    <w:rsid w:val="00477B6A"/>
    <w:rsid w:val="00477CBB"/>
    <w:rsid w:val="00477D62"/>
    <w:rsid w:val="00477FC0"/>
    <w:rsid w:val="00477FDA"/>
    <w:rsid w:val="004804A4"/>
    <w:rsid w:val="00480936"/>
    <w:rsid w:val="00480AD5"/>
    <w:rsid w:val="00480E4D"/>
    <w:rsid w:val="00480EFA"/>
    <w:rsid w:val="00481489"/>
    <w:rsid w:val="00481D81"/>
    <w:rsid w:val="0048204C"/>
    <w:rsid w:val="004820C1"/>
    <w:rsid w:val="004821BB"/>
    <w:rsid w:val="00482479"/>
    <w:rsid w:val="004827A7"/>
    <w:rsid w:val="004829F7"/>
    <w:rsid w:val="00482CC0"/>
    <w:rsid w:val="00482DFD"/>
    <w:rsid w:val="00482FE9"/>
    <w:rsid w:val="0048324A"/>
    <w:rsid w:val="004833A4"/>
    <w:rsid w:val="004835C2"/>
    <w:rsid w:val="004835E7"/>
    <w:rsid w:val="004837EB"/>
    <w:rsid w:val="00483BA8"/>
    <w:rsid w:val="00483C23"/>
    <w:rsid w:val="00483CB1"/>
    <w:rsid w:val="00483D3B"/>
    <w:rsid w:val="00484043"/>
    <w:rsid w:val="00484507"/>
    <w:rsid w:val="0048496A"/>
    <w:rsid w:val="00484ECE"/>
    <w:rsid w:val="00484EF9"/>
    <w:rsid w:val="00484F3B"/>
    <w:rsid w:val="00484FFC"/>
    <w:rsid w:val="00485495"/>
    <w:rsid w:val="00485671"/>
    <w:rsid w:val="00486084"/>
    <w:rsid w:val="004864BF"/>
    <w:rsid w:val="00486508"/>
    <w:rsid w:val="0048667C"/>
    <w:rsid w:val="004869CC"/>
    <w:rsid w:val="00486A28"/>
    <w:rsid w:val="00486A4A"/>
    <w:rsid w:val="00486D12"/>
    <w:rsid w:val="00487027"/>
    <w:rsid w:val="00487264"/>
    <w:rsid w:val="00487798"/>
    <w:rsid w:val="004900D8"/>
    <w:rsid w:val="004904BD"/>
    <w:rsid w:val="00490949"/>
    <w:rsid w:val="00490E01"/>
    <w:rsid w:val="00490EE7"/>
    <w:rsid w:val="00490F4B"/>
    <w:rsid w:val="00491074"/>
    <w:rsid w:val="004914EF"/>
    <w:rsid w:val="00491629"/>
    <w:rsid w:val="00491702"/>
    <w:rsid w:val="0049219C"/>
    <w:rsid w:val="0049224A"/>
    <w:rsid w:val="004924B8"/>
    <w:rsid w:val="00492507"/>
    <w:rsid w:val="00492510"/>
    <w:rsid w:val="00492594"/>
    <w:rsid w:val="00492E05"/>
    <w:rsid w:val="00492FDC"/>
    <w:rsid w:val="0049304E"/>
    <w:rsid w:val="004931F7"/>
    <w:rsid w:val="00493596"/>
    <w:rsid w:val="00493742"/>
    <w:rsid w:val="00493983"/>
    <w:rsid w:val="00493C6B"/>
    <w:rsid w:val="00494C80"/>
    <w:rsid w:val="00494EA0"/>
    <w:rsid w:val="0049515B"/>
    <w:rsid w:val="0049550E"/>
    <w:rsid w:val="00495556"/>
    <w:rsid w:val="00495806"/>
    <w:rsid w:val="00495DA1"/>
    <w:rsid w:val="00495F1B"/>
    <w:rsid w:val="00495FE3"/>
    <w:rsid w:val="0049610B"/>
    <w:rsid w:val="004962BB"/>
    <w:rsid w:val="004966EE"/>
    <w:rsid w:val="00496916"/>
    <w:rsid w:val="00496B7E"/>
    <w:rsid w:val="00496CDE"/>
    <w:rsid w:val="00496D4A"/>
    <w:rsid w:val="00497BA8"/>
    <w:rsid w:val="00497EE2"/>
    <w:rsid w:val="004A02D1"/>
    <w:rsid w:val="004A0AE2"/>
    <w:rsid w:val="004A0AFC"/>
    <w:rsid w:val="004A116B"/>
    <w:rsid w:val="004A1642"/>
    <w:rsid w:val="004A1D0D"/>
    <w:rsid w:val="004A1DA4"/>
    <w:rsid w:val="004A1E99"/>
    <w:rsid w:val="004A21C0"/>
    <w:rsid w:val="004A2480"/>
    <w:rsid w:val="004A2750"/>
    <w:rsid w:val="004A2E7F"/>
    <w:rsid w:val="004A2EF1"/>
    <w:rsid w:val="004A2FA3"/>
    <w:rsid w:val="004A300F"/>
    <w:rsid w:val="004A30CA"/>
    <w:rsid w:val="004A31AB"/>
    <w:rsid w:val="004A344C"/>
    <w:rsid w:val="004A39D8"/>
    <w:rsid w:val="004A3C42"/>
    <w:rsid w:val="004A3CF2"/>
    <w:rsid w:val="004A41DD"/>
    <w:rsid w:val="004A45ED"/>
    <w:rsid w:val="004A4C8D"/>
    <w:rsid w:val="004A4E7F"/>
    <w:rsid w:val="004A504D"/>
    <w:rsid w:val="004A541F"/>
    <w:rsid w:val="004A58D0"/>
    <w:rsid w:val="004A5A68"/>
    <w:rsid w:val="004A5C10"/>
    <w:rsid w:val="004A5ECA"/>
    <w:rsid w:val="004A5F97"/>
    <w:rsid w:val="004A6015"/>
    <w:rsid w:val="004A613A"/>
    <w:rsid w:val="004A6F6E"/>
    <w:rsid w:val="004A739B"/>
    <w:rsid w:val="004A74B3"/>
    <w:rsid w:val="004A76FC"/>
    <w:rsid w:val="004A786C"/>
    <w:rsid w:val="004A7BFA"/>
    <w:rsid w:val="004A7E89"/>
    <w:rsid w:val="004B0463"/>
    <w:rsid w:val="004B0C9A"/>
    <w:rsid w:val="004B1353"/>
    <w:rsid w:val="004B15F0"/>
    <w:rsid w:val="004B16BA"/>
    <w:rsid w:val="004B174D"/>
    <w:rsid w:val="004B1A10"/>
    <w:rsid w:val="004B1D34"/>
    <w:rsid w:val="004B1FB8"/>
    <w:rsid w:val="004B1FFD"/>
    <w:rsid w:val="004B215A"/>
    <w:rsid w:val="004B21DB"/>
    <w:rsid w:val="004B2777"/>
    <w:rsid w:val="004B2785"/>
    <w:rsid w:val="004B2D77"/>
    <w:rsid w:val="004B2E26"/>
    <w:rsid w:val="004B3104"/>
    <w:rsid w:val="004B32B4"/>
    <w:rsid w:val="004B374B"/>
    <w:rsid w:val="004B4093"/>
    <w:rsid w:val="004B4155"/>
    <w:rsid w:val="004B42B7"/>
    <w:rsid w:val="004B44E7"/>
    <w:rsid w:val="004B46EB"/>
    <w:rsid w:val="004B4869"/>
    <w:rsid w:val="004B4AF8"/>
    <w:rsid w:val="004B513A"/>
    <w:rsid w:val="004B5827"/>
    <w:rsid w:val="004B5C4C"/>
    <w:rsid w:val="004B5FF8"/>
    <w:rsid w:val="004B60A4"/>
    <w:rsid w:val="004B65F9"/>
    <w:rsid w:val="004B65FB"/>
    <w:rsid w:val="004B690D"/>
    <w:rsid w:val="004B69EB"/>
    <w:rsid w:val="004B703A"/>
    <w:rsid w:val="004B704C"/>
    <w:rsid w:val="004B73B0"/>
    <w:rsid w:val="004B772C"/>
    <w:rsid w:val="004C0445"/>
    <w:rsid w:val="004C0537"/>
    <w:rsid w:val="004C0553"/>
    <w:rsid w:val="004C075E"/>
    <w:rsid w:val="004C0899"/>
    <w:rsid w:val="004C0B34"/>
    <w:rsid w:val="004C0B8E"/>
    <w:rsid w:val="004C0D83"/>
    <w:rsid w:val="004C0FC1"/>
    <w:rsid w:val="004C1A23"/>
    <w:rsid w:val="004C203D"/>
    <w:rsid w:val="004C2090"/>
    <w:rsid w:val="004C23B8"/>
    <w:rsid w:val="004C26B4"/>
    <w:rsid w:val="004C298D"/>
    <w:rsid w:val="004C2C8C"/>
    <w:rsid w:val="004C2DE0"/>
    <w:rsid w:val="004C3008"/>
    <w:rsid w:val="004C31A6"/>
    <w:rsid w:val="004C31E5"/>
    <w:rsid w:val="004C344F"/>
    <w:rsid w:val="004C3C1E"/>
    <w:rsid w:val="004C3C7F"/>
    <w:rsid w:val="004C3EF5"/>
    <w:rsid w:val="004C40C3"/>
    <w:rsid w:val="004C4821"/>
    <w:rsid w:val="004C483F"/>
    <w:rsid w:val="004C4B0D"/>
    <w:rsid w:val="004C4ED5"/>
    <w:rsid w:val="004C5458"/>
    <w:rsid w:val="004C5852"/>
    <w:rsid w:val="004C5D76"/>
    <w:rsid w:val="004C5DA5"/>
    <w:rsid w:val="004C5FA6"/>
    <w:rsid w:val="004C5FAC"/>
    <w:rsid w:val="004C618F"/>
    <w:rsid w:val="004C61A9"/>
    <w:rsid w:val="004C6372"/>
    <w:rsid w:val="004C637D"/>
    <w:rsid w:val="004C69AC"/>
    <w:rsid w:val="004C6B02"/>
    <w:rsid w:val="004C6B1F"/>
    <w:rsid w:val="004C6B63"/>
    <w:rsid w:val="004C6C90"/>
    <w:rsid w:val="004C705C"/>
    <w:rsid w:val="004C7350"/>
    <w:rsid w:val="004C797A"/>
    <w:rsid w:val="004D004A"/>
    <w:rsid w:val="004D004D"/>
    <w:rsid w:val="004D01F8"/>
    <w:rsid w:val="004D0639"/>
    <w:rsid w:val="004D067B"/>
    <w:rsid w:val="004D0956"/>
    <w:rsid w:val="004D0A23"/>
    <w:rsid w:val="004D0E11"/>
    <w:rsid w:val="004D0FF4"/>
    <w:rsid w:val="004D1090"/>
    <w:rsid w:val="004D10DE"/>
    <w:rsid w:val="004D111A"/>
    <w:rsid w:val="004D14F6"/>
    <w:rsid w:val="004D1824"/>
    <w:rsid w:val="004D1917"/>
    <w:rsid w:val="004D1CBF"/>
    <w:rsid w:val="004D282C"/>
    <w:rsid w:val="004D2969"/>
    <w:rsid w:val="004D2CEB"/>
    <w:rsid w:val="004D2F13"/>
    <w:rsid w:val="004D2F5F"/>
    <w:rsid w:val="004D32DC"/>
    <w:rsid w:val="004D39AD"/>
    <w:rsid w:val="004D3B20"/>
    <w:rsid w:val="004D41AE"/>
    <w:rsid w:val="004D42A8"/>
    <w:rsid w:val="004D4399"/>
    <w:rsid w:val="004D4522"/>
    <w:rsid w:val="004D4A49"/>
    <w:rsid w:val="004D4A7A"/>
    <w:rsid w:val="004D4B0A"/>
    <w:rsid w:val="004D4C85"/>
    <w:rsid w:val="004D4FB3"/>
    <w:rsid w:val="004D51CA"/>
    <w:rsid w:val="004D52A6"/>
    <w:rsid w:val="004D5496"/>
    <w:rsid w:val="004D55C9"/>
    <w:rsid w:val="004D57C6"/>
    <w:rsid w:val="004D59D0"/>
    <w:rsid w:val="004D5C3F"/>
    <w:rsid w:val="004D5D8D"/>
    <w:rsid w:val="004D6187"/>
    <w:rsid w:val="004D67E8"/>
    <w:rsid w:val="004D6B9F"/>
    <w:rsid w:val="004D6E1C"/>
    <w:rsid w:val="004D6F58"/>
    <w:rsid w:val="004D756B"/>
    <w:rsid w:val="004D77F1"/>
    <w:rsid w:val="004D7801"/>
    <w:rsid w:val="004D7A9A"/>
    <w:rsid w:val="004D7C87"/>
    <w:rsid w:val="004E06B8"/>
    <w:rsid w:val="004E0935"/>
    <w:rsid w:val="004E0AE9"/>
    <w:rsid w:val="004E0E31"/>
    <w:rsid w:val="004E1077"/>
    <w:rsid w:val="004E14D8"/>
    <w:rsid w:val="004E1972"/>
    <w:rsid w:val="004E1CCC"/>
    <w:rsid w:val="004E1FCA"/>
    <w:rsid w:val="004E2125"/>
    <w:rsid w:val="004E21DC"/>
    <w:rsid w:val="004E221F"/>
    <w:rsid w:val="004E25F2"/>
    <w:rsid w:val="004E2DCA"/>
    <w:rsid w:val="004E2F92"/>
    <w:rsid w:val="004E3169"/>
    <w:rsid w:val="004E3403"/>
    <w:rsid w:val="004E3E26"/>
    <w:rsid w:val="004E3F53"/>
    <w:rsid w:val="004E413F"/>
    <w:rsid w:val="004E4225"/>
    <w:rsid w:val="004E4606"/>
    <w:rsid w:val="004E49EE"/>
    <w:rsid w:val="004E4D6D"/>
    <w:rsid w:val="004E4F6C"/>
    <w:rsid w:val="004E52DD"/>
    <w:rsid w:val="004E56E9"/>
    <w:rsid w:val="004E58EF"/>
    <w:rsid w:val="004E59D5"/>
    <w:rsid w:val="004E5B33"/>
    <w:rsid w:val="004E5BD4"/>
    <w:rsid w:val="004E5E71"/>
    <w:rsid w:val="004E5EBA"/>
    <w:rsid w:val="004E5F01"/>
    <w:rsid w:val="004E62A9"/>
    <w:rsid w:val="004E64AF"/>
    <w:rsid w:val="004E6A9D"/>
    <w:rsid w:val="004E6B8E"/>
    <w:rsid w:val="004E6E48"/>
    <w:rsid w:val="004E6F47"/>
    <w:rsid w:val="004E72D2"/>
    <w:rsid w:val="004E73CD"/>
    <w:rsid w:val="004E747A"/>
    <w:rsid w:val="004E77D2"/>
    <w:rsid w:val="004E7B49"/>
    <w:rsid w:val="004E7FA1"/>
    <w:rsid w:val="004F01CB"/>
    <w:rsid w:val="004F055A"/>
    <w:rsid w:val="004F0578"/>
    <w:rsid w:val="004F07F9"/>
    <w:rsid w:val="004F0AF2"/>
    <w:rsid w:val="004F0AFE"/>
    <w:rsid w:val="004F1466"/>
    <w:rsid w:val="004F17F3"/>
    <w:rsid w:val="004F18B5"/>
    <w:rsid w:val="004F1A4B"/>
    <w:rsid w:val="004F1D58"/>
    <w:rsid w:val="004F1E5E"/>
    <w:rsid w:val="004F1FE8"/>
    <w:rsid w:val="004F209E"/>
    <w:rsid w:val="004F2181"/>
    <w:rsid w:val="004F22C1"/>
    <w:rsid w:val="004F22CA"/>
    <w:rsid w:val="004F2685"/>
    <w:rsid w:val="004F2C12"/>
    <w:rsid w:val="004F2D03"/>
    <w:rsid w:val="004F3050"/>
    <w:rsid w:val="004F30C4"/>
    <w:rsid w:val="004F3355"/>
    <w:rsid w:val="004F380A"/>
    <w:rsid w:val="004F3980"/>
    <w:rsid w:val="004F39E2"/>
    <w:rsid w:val="004F3A18"/>
    <w:rsid w:val="004F3AB4"/>
    <w:rsid w:val="004F3C33"/>
    <w:rsid w:val="004F490C"/>
    <w:rsid w:val="004F49A2"/>
    <w:rsid w:val="004F49D7"/>
    <w:rsid w:val="004F4A66"/>
    <w:rsid w:val="004F4AA0"/>
    <w:rsid w:val="004F4B74"/>
    <w:rsid w:val="004F550E"/>
    <w:rsid w:val="004F5A7E"/>
    <w:rsid w:val="004F5AFF"/>
    <w:rsid w:val="004F5F17"/>
    <w:rsid w:val="004F6193"/>
    <w:rsid w:val="004F63DB"/>
    <w:rsid w:val="004F6443"/>
    <w:rsid w:val="004F65CD"/>
    <w:rsid w:val="004F6907"/>
    <w:rsid w:val="004F6CE3"/>
    <w:rsid w:val="004F6F3C"/>
    <w:rsid w:val="004F6FBF"/>
    <w:rsid w:val="004F70F8"/>
    <w:rsid w:val="004F7459"/>
    <w:rsid w:val="004F7480"/>
    <w:rsid w:val="004F78FC"/>
    <w:rsid w:val="004F7AE6"/>
    <w:rsid w:val="004F7E21"/>
    <w:rsid w:val="0050045E"/>
    <w:rsid w:val="00500F86"/>
    <w:rsid w:val="0050125A"/>
    <w:rsid w:val="0050179D"/>
    <w:rsid w:val="005018AD"/>
    <w:rsid w:val="00501960"/>
    <w:rsid w:val="005020E9"/>
    <w:rsid w:val="005023F5"/>
    <w:rsid w:val="0050258F"/>
    <w:rsid w:val="005028BE"/>
    <w:rsid w:val="005028FC"/>
    <w:rsid w:val="00502F26"/>
    <w:rsid w:val="00503100"/>
    <w:rsid w:val="00503694"/>
    <w:rsid w:val="005036F3"/>
    <w:rsid w:val="00503F45"/>
    <w:rsid w:val="00504105"/>
    <w:rsid w:val="00504431"/>
    <w:rsid w:val="0050481F"/>
    <w:rsid w:val="005049DD"/>
    <w:rsid w:val="00504A1C"/>
    <w:rsid w:val="00505092"/>
    <w:rsid w:val="005051E3"/>
    <w:rsid w:val="005055A4"/>
    <w:rsid w:val="005055AC"/>
    <w:rsid w:val="00505733"/>
    <w:rsid w:val="0050599B"/>
    <w:rsid w:val="00505B44"/>
    <w:rsid w:val="00505C1D"/>
    <w:rsid w:val="0050612A"/>
    <w:rsid w:val="005061F3"/>
    <w:rsid w:val="00506243"/>
    <w:rsid w:val="00506334"/>
    <w:rsid w:val="0050651E"/>
    <w:rsid w:val="005068CD"/>
    <w:rsid w:val="00506AAF"/>
    <w:rsid w:val="005075DE"/>
    <w:rsid w:val="00507989"/>
    <w:rsid w:val="00507A37"/>
    <w:rsid w:val="00507DB9"/>
    <w:rsid w:val="00507E3F"/>
    <w:rsid w:val="00510131"/>
    <w:rsid w:val="00510302"/>
    <w:rsid w:val="005107AC"/>
    <w:rsid w:val="00510AA0"/>
    <w:rsid w:val="00511CC4"/>
    <w:rsid w:val="00512706"/>
    <w:rsid w:val="0051283B"/>
    <w:rsid w:val="005128BA"/>
    <w:rsid w:val="00512CD4"/>
    <w:rsid w:val="00512E40"/>
    <w:rsid w:val="0051318F"/>
    <w:rsid w:val="0051322B"/>
    <w:rsid w:val="00513485"/>
    <w:rsid w:val="00513E4A"/>
    <w:rsid w:val="005141D1"/>
    <w:rsid w:val="00514957"/>
    <w:rsid w:val="00514AF2"/>
    <w:rsid w:val="00514CE8"/>
    <w:rsid w:val="00514DCE"/>
    <w:rsid w:val="005150EF"/>
    <w:rsid w:val="005154D0"/>
    <w:rsid w:val="00515B08"/>
    <w:rsid w:val="00515E49"/>
    <w:rsid w:val="00516108"/>
    <w:rsid w:val="005162C0"/>
    <w:rsid w:val="005165CF"/>
    <w:rsid w:val="00516785"/>
    <w:rsid w:val="005170B9"/>
    <w:rsid w:val="00517296"/>
    <w:rsid w:val="0051733B"/>
    <w:rsid w:val="00517365"/>
    <w:rsid w:val="005173FE"/>
    <w:rsid w:val="00517B8C"/>
    <w:rsid w:val="00517EAC"/>
    <w:rsid w:val="0052071F"/>
    <w:rsid w:val="005208A3"/>
    <w:rsid w:val="00520960"/>
    <w:rsid w:val="00520DE4"/>
    <w:rsid w:val="005213AE"/>
    <w:rsid w:val="005213B1"/>
    <w:rsid w:val="005215EE"/>
    <w:rsid w:val="00521747"/>
    <w:rsid w:val="00521917"/>
    <w:rsid w:val="00521A57"/>
    <w:rsid w:val="00521BAB"/>
    <w:rsid w:val="00521ED9"/>
    <w:rsid w:val="0052213F"/>
    <w:rsid w:val="005225C0"/>
    <w:rsid w:val="0052286D"/>
    <w:rsid w:val="005228B5"/>
    <w:rsid w:val="00522F16"/>
    <w:rsid w:val="00523164"/>
    <w:rsid w:val="005233E2"/>
    <w:rsid w:val="00523587"/>
    <w:rsid w:val="005236B6"/>
    <w:rsid w:val="00523EEA"/>
    <w:rsid w:val="0052411C"/>
    <w:rsid w:val="005241BC"/>
    <w:rsid w:val="0052428C"/>
    <w:rsid w:val="00524456"/>
    <w:rsid w:val="005246C7"/>
    <w:rsid w:val="00524A98"/>
    <w:rsid w:val="00524CDB"/>
    <w:rsid w:val="00524D1D"/>
    <w:rsid w:val="00524DE1"/>
    <w:rsid w:val="005251E8"/>
    <w:rsid w:val="00525392"/>
    <w:rsid w:val="0052554F"/>
    <w:rsid w:val="005255C0"/>
    <w:rsid w:val="00525AEB"/>
    <w:rsid w:val="00525B2C"/>
    <w:rsid w:val="005264FF"/>
    <w:rsid w:val="00526753"/>
    <w:rsid w:val="0052675A"/>
    <w:rsid w:val="005267CB"/>
    <w:rsid w:val="005269EE"/>
    <w:rsid w:val="00526DC5"/>
    <w:rsid w:val="00526F44"/>
    <w:rsid w:val="00526F52"/>
    <w:rsid w:val="005270BF"/>
    <w:rsid w:val="005270D9"/>
    <w:rsid w:val="005278A8"/>
    <w:rsid w:val="00530009"/>
    <w:rsid w:val="005307A7"/>
    <w:rsid w:val="00530887"/>
    <w:rsid w:val="00530AEE"/>
    <w:rsid w:val="00530D10"/>
    <w:rsid w:val="0053100C"/>
    <w:rsid w:val="00531231"/>
    <w:rsid w:val="00531553"/>
    <w:rsid w:val="00531587"/>
    <w:rsid w:val="0053167C"/>
    <w:rsid w:val="0053177F"/>
    <w:rsid w:val="00531B1A"/>
    <w:rsid w:val="00532188"/>
    <w:rsid w:val="005323AD"/>
    <w:rsid w:val="005325C6"/>
    <w:rsid w:val="005326C7"/>
    <w:rsid w:val="005326F6"/>
    <w:rsid w:val="0053278B"/>
    <w:rsid w:val="00532B43"/>
    <w:rsid w:val="00532FB2"/>
    <w:rsid w:val="0053311B"/>
    <w:rsid w:val="005331A9"/>
    <w:rsid w:val="00533218"/>
    <w:rsid w:val="005337ED"/>
    <w:rsid w:val="00533D51"/>
    <w:rsid w:val="00533F8C"/>
    <w:rsid w:val="00534A37"/>
    <w:rsid w:val="00534A4D"/>
    <w:rsid w:val="00534C02"/>
    <w:rsid w:val="00534C84"/>
    <w:rsid w:val="00534DEC"/>
    <w:rsid w:val="00534ED9"/>
    <w:rsid w:val="005351BD"/>
    <w:rsid w:val="00535337"/>
    <w:rsid w:val="0053562B"/>
    <w:rsid w:val="005357A2"/>
    <w:rsid w:val="00535BED"/>
    <w:rsid w:val="005360A8"/>
    <w:rsid w:val="00536369"/>
    <w:rsid w:val="0053650E"/>
    <w:rsid w:val="00536621"/>
    <w:rsid w:val="00536862"/>
    <w:rsid w:val="005368CB"/>
    <w:rsid w:val="00536A41"/>
    <w:rsid w:val="00536BD3"/>
    <w:rsid w:val="00536BE6"/>
    <w:rsid w:val="00536E8F"/>
    <w:rsid w:val="00536FE7"/>
    <w:rsid w:val="0053762A"/>
    <w:rsid w:val="00537913"/>
    <w:rsid w:val="00537C9A"/>
    <w:rsid w:val="00540AB2"/>
    <w:rsid w:val="0054118C"/>
    <w:rsid w:val="0054136B"/>
    <w:rsid w:val="005417BA"/>
    <w:rsid w:val="0054194F"/>
    <w:rsid w:val="005419A8"/>
    <w:rsid w:val="005419C7"/>
    <w:rsid w:val="00541A3F"/>
    <w:rsid w:val="00541A58"/>
    <w:rsid w:val="00541AC0"/>
    <w:rsid w:val="00541C8B"/>
    <w:rsid w:val="00541E18"/>
    <w:rsid w:val="00541F57"/>
    <w:rsid w:val="0054244C"/>
    <w:rsid w:val="00542492"/>
    <w:rsid w:val="005424DE"/>
    <w:rsid w:val="0054252D"/>
    <w:rsid w:val="005425DE"/>
    <w:rsid w:val="005426C5"/>
    <w:rsid w:val="00542EC5"/>
    <w:rsid w:val="00542F18"/>
    <w:rsid w:val="00542F65"/>
    <w:rsid w:val="00543078"/>
    <w:rsid w:val="00543090"/>
    <w:rsid w:val="005431A6"/>
    <w:rsid w:val="0054382B"/>
    <w:rsid w:val="005440C0"/>
    <w:rsid w:val="00544D11"/>
    <w:rsid w:val="00544D93"/>
    <w:rsid w:val="00544F42"/>
    <w:rsid w:val="00545370"/>
    <w:rsid w:val="00545573"/>
    <w:rsid w:val="005455FC"/>
    <w:rsid w:val="005458B4"/>
    <w:rsid w:val="00545A7B"/>
    <w:rsid w:val="00545B45"/>
    <w:rsid w:val="0054622F"/>
    <w:rsid w:val="0054633E"/>
    <w:rsid w:val="00546450"/>
    <w:rsid w:val="00546664"/>
    <w:rsid w:val="00546924"/>
    <w:rsid w:val="00546AAA"/>
    <w:rsid w:val="00547512"/>
    <w:rsid w:val="005475CE"/>
    <w:rsid w:val="0054788E"/>
    <w:rsid w:val="00547E64"/>
    <w:rsid w:val="00547F37"/>
    <w:rsid w:val="005500F3"/>
    <w:rsid w:val="00550395"/>
    <w:rsid w:val="005504BE"/>
    <w:rsid w:val="005504EF"/>
    <w:rsid w:val="005505CC"/>
    <w:rsid w:val="00550644"/>
    <w:rsid w:val="00550A03"/>
    <w:rsid w:val="00550A0F"/>
    <w:rsid w:val="00550E04"/>
    <w:rsid w:val="00550E90"/>
    <w:rsid w:val="005512E1"/>
    <w:rsid w:val="005515D4"/>
    <w:rsid w:val="00551979"/>
    <w:rsid w:val="00551C1F"/>
    <w:rsid w:val="0055210C"/>
    <w:rsid w:val="00552397"/>
    <w:rsid w:val="00552B7C"/>
    <w:rsid w:val="00553267"/>
    <w:rsid w:val="0055358F"/>
    <w:rsid w:val="005537FE"/>
    <w:rsid w:val="005538F9"/>
    <w:rsid w:val="00553A11"/>
    <w:rsid w:val="00553AEF"/>
    <w:rsid w:val="00553B5B"/>
    <w:rsid w:val="005542A3"/>
    <w:rsid w:val="00554309"/>
    <w:rsid w:val="00554648"/>
    <w:rsid w:val="00554B03"/>
    <w:rsid w:val="00554B96"/>
    <w:rsid w:val="00554C0D"/>
    <w:rsid w:val="00554CFC"/>
    <w:rsid w:val="00554E66"/>
    <w:rsid w:val="00555229"/>
    <w:rsid w:val="005552CB"/>
    <w:rsid w:val="00555324"/>
    <w:rsid w:val="005559BB"/>
    <w:rsid w:val="00555AF0"/>
    <w:rsid w:val="00555DCE"/>
    <w:rsid w:val="00555EB2"/>
    <w:rsid w:val="00555EE0"/>
    <w:rsid w:val="0055616F"/>
    <w:rsid w:val="00556293"/>
    <w:rsid w:val="0055631A"/>
    <w:rsid w:val="00556593"/>
    <w:rsid w:val="005567D1"/>
    <w:rsid w:val="00556812"/>
    <w:rsid w:val="00556925"/>
    <w:rsid w:val="005569EB"/>
    <w:rsid w:val="00556A24"/>
    <w:rsid w:val="00556DD7"/>
    <w:rsid w:val="00556E73"/>
    <w:rsid w:val="005572AA"/>
    <w:rsid w:val="00557E9E"/>
    <w:rsid w:val="00560000"/>
    <w:rsid w:val="0056022B"/>
    <w:rsid w:val="00560435"/>
    <w:rsid w:val="005604C0"/>
    <w:rsid w:val="00560820"/>
    <w:rsid w:val="00560B57"/>
    <w:rsid w:val="00560C5D"/>
    <w:rsid w:val="00560D31"/>
    <w:rsid w:val="00560FC7"/>
    <w:rsid w:val="005611AE"/>
    <w:rsid w:val="0056136A"/>
    <w:rsid w:val="0056149C"/>
    <w:rsid w:val="00561527"/>
    <w:rsid w:val="005616DB"/>
    <w:rsid w:val="005618CC"/>
    <w:rsid w:val="005619D3"/>
    <w:rsid w:val="00561C0A"/>
    <w:rsid w:val="0056244C"/>
    <w:rsid w:val="0056298D"/>
    <w:rsid w:val="00562D66"/>
    <w:rsid w:val="00562ECA"/>
    <w:rsid w:val="0056354F"/>
    <w:rsid w:val="005636ED"/>
    <w:rsid w:val="00563A3D"/>
    <w:rsid w:val="00563E00"/>
    <w:rsid w:val="00563F02"/>
    <w:rsid w:val="005641F3"/>
    <w:rsid w:val="005645FB"/>
    <w:rsid w:val="00564877"/>
    <w:rsid w:val="00564BE9"/>
    <w:rsid w:val="00564EE1"/>
    <w:rsid w:val="0056502C"/>
    <w:rsid w:val="005655BD"/>
    <w:rsid w:val="0056564A"/>
    <w:rsid w:val="00565882"/>
    <w:rsid w:val="005659E7"/>
    <w:rsid w:val="00565A43"/>
    <w:rsid w:val="00565E8B"/>
    <w:rsid w:val="00565F8A"/>
    <w:rsid w:val="00565FD7"/>
    <w:rsid w:val="00566200"/>
    <w:rsid w:val="00566750"/>
    <w:rsid w:val="00566A91"/>
    <w:rsid w:val="00566B26"/>
    <w:rsid w:val="00567646"/>
    <w:rsid w:val="005678F7"/>
    <w:rsid w:val="00567AB6"/>
    <w:rsid w:val="00567D41"/>
    <w:rsid w:val="00567EB1"/>
    <w:rsid w:val="0057021C"/>
    <w:rsid w:val="005702D0"/>
    <w:rsid w:val="00570365"/>
    <w:rsid w:val="00570639"/>
    <w:rsid w:val="005707D0"/>
    <w:rsid w:val="00570B1C"/>
    <w:rsid w:val="00570C04"/>
    <w:rsid w:val="00570D34"/>
    <w:rsid w:val="0057129A"/>
    <w:rsid w:val="00571404"/>
    <w:rsid w:val="00571794"/>
    <w:rsid w:val="00571D23"/>
    <w:rsid w:val="00572342"/>
    <w:rsid w:val="00572655"/>
    <w:rsid w:val="00572752"/>
    <w:rsid w:val="00572D9A"/>
    <w:rsid w:val="00572F7E"/>
    <w:rsid w:val="005730BB"/>
    <w:rsid w:val="0057337E"/>
    <w:rsid w:val="005733F9"/>
    <w:rsid w:val="00573D1B"/>
    <w:rsid w:val="0057437E"/>
    <w:rsid w:val="005746DD"/>
    <w:rsid w:val="00574814"/>
    <w:rsid w:val="0057481D"/>
    <w:rsid w:val="0057485C"/>
    <w:rsid w:val="005748C4"/>
    <w:rsid w:val="0057493D"/>
    <w:rsid w:val="00574C4A"/>
    <w:rsid w:val="00575439"/>
    <w:rsid w:val="005754D5"/>
    <w:rsid w:val="005756C6"/>
    <w:rsid w:val="00576103"/>
    <w:rsid w:val="0057644D"/>
    <w:rsid w:val="0057671B"/>
    <w:rsid w:val="00576889"/>
    <w:rsid w:val="00576A9A"/>
    <w:rsid w:val="00576B36"/>
    <w:rsid w:val="00576E81"/>
    <w:rsid w:val="00576FF5"/>
    <w:rsid w:val="00577234"/>
    <w:rsid w:val="005773A5"/>
    <w:rsid w:val="00577596"/>
    <w:rsid w:val="00577F30"/>
    <w:rsid w:val="005800F6"/>
    <w:rsid w:val="005801F1"/>
    <w:rsid w:val="005802B1"/>
    <w:rsid w:val="00580333"/>
    <w:rsid w:val="005803A3"/>
    <w:rsid w:val="005806BD"/>
    <w:rsid w:val="00580C69"/>
    <w:rsid w:val="00580D4A"/>
    <w:rsid w:val="00580FA0"/>
    <w:rsid w:val="005810FF"/>
    <w:rsid w:val="0058154F"/>
    <w:rsid w:val="00581646"/>
    <w:rsid w:val="00581B3A"/>
    <w:rsid w:val="00581C17"/>
    <w:rsid w:val="00581F24"/>
    <w:rsid w:val="00581F8D"/>
    <w:rsid w:val="005820CF"/>
    <w:rsid w:val="005821A5"/>
    <w:rsid w:val="005821B7"/>
    <w:rsid w:val="0058225C"/>
    <w:rsid w:val="00582281"/>
    <w:rsid w:val="00582984"/>
    <w:rsid w:val="00582C4B"/>
    <w:rsid w:val="00582FC2"/>
    <w:rsid w:val="00583222"/>
    <w:rsid w:val="00583282"/>
    <w:rsid w:val="005833DD"/>
    <w:rsid w:val="0058342E"/>
    <w:rsid w:val="00583CAB"/>
    <w:rsid w:val="00583DE9"/>
    <w:rsid w:val="0058405D"/>
    <w:rsid w:val="0058407E"/>
    <w:rsid w:val="005840EE"/>
    <w:rsid w:val="005844FA"/>
    <w:rsid w:val="00584592"/>
    <w:rsid w:val="005848C9"/>
    <w:rsid w:val="0058494F"/>
    <w:rsid w:val="00584DBE"/>
    <w:rsid w:val="00585165"/>
    <w:rsid w:val="005855ED"/>
    <w:rsid w:val="00585A40"/>
    <w:rsid w:val="00585DA6"/>
    <w:rsid w:val="00585E9F"/>
    <w:rsid w:val="00586376"/>
    <w:rsid w:val="00586846"/>
    <w:rsid w:val="00586A17"/>
    <w:rsid w:val="00586A90"/>
    <w:rsid w:val="00587127"/>
    <w:rsid w:val="005872C6"/>
    <w:rsid w:val="005872F7"/>
    <w:rsid w:val="00587400"/>
    <w:rsid w:val="0058784C"/>
    <w:rsid w:val="005879D1"/>
    <w:rsid w:val="0059028E"/>
    <w:rsid w:val="0059036E"/>
    <w:rsid w:val="005908D9"/>
    <w:rsid w:val="00590EF7"/>
    <w:rsid w:val="005911C8"/>
    <w:rsid w:val="005912C3"/>
    <w:rsid w:val="00591364"/>
    <w:rsid w:val="005913B3"/>
    <w:rsid w:val="00592809"/>
    <w:rsid w:val="0059285F"/>
    <w:rsid w:val="00592872"/>
    <w:rsid w:val="00592CA4"/>
    <w:rsid w:val="0059307A"/>
    <w:rsid w:val="00593632"/>
    <w:rsid w:val="00593C2E"/>
    <w:rsid w:val="00593D94"/>
    <w:rsid w:val="00593E20"/>
    <w:rsid w:val="00593E62"/>
    <w:rsid w:val="00593E81"/>
    <w:rsid w:val="005940D5"/>
    <w:rsid w:val="00594103"/>
    <w:rsid w:val="00594DA5"/>
    <w:rsid w:val="0059506F"/>
    <w:rsid w:val="0059518A"/>
    <w:rsid w:val="00595AAF"/>
    <w:rsid w:val="00595BDF"/>
    <w:rsid w:val="00595CC9"/>
    <w:rsid w:val="00596139"/>
    <w:rsid w:val="00596569"/>
    <w:rsid w:val="005965E8"/>
    <w:rsid w:val="005967BA"/>
    <w:rsid w:val="0059696E"/>
    <w:rsid w:val="005969C6"/>
    <w:rsid w:val="00596CE0"/>
    <w:rsid w:val="00596FE0"/>
    <w:rsid w:val="005970D4"/>
    <w:rsid w:val="0059719B"/>
    <w:rsid w:val="005A021F"/>
    <w:rsid w:val="005A03B1"/>
    <w:rsid w:val="005A05ED"/>
    <w:rsid w:val="005A0791"/>
    <w:rsid w:val="005A0C54"/>
    <w:rsid w:val="005A0C80"/>
    <w:rsid w:val="005A0E56"/>
    <w:rsid w:val="005A1584"/>
    <w:rsid w:val="005A1770"/>
    <w:rsid w:val="005A1821"/>
    <w:rsid w:val="005A1BE6"/>
    <w:rsid w:val="005A1FAA"/>
    <w:rsid w:val="005A22AC"/>
    <w:rsid w:val="005A2409"/>
    <w:rsid w:val="005A25C9"/>
    <w:rsid w:val="005A26DF"/>
    <w:rsid w:val="005A2947"/>
    <w:rsid w:val="005A2B40"/>
    <w:rsid w:val="005A2B6D"/>
    <w:rsid w:val="005A2CF7"/>
    <w:rsid w:val="005A2D7F"/>
    <w:rsid w:val="005A2E10"/>
    <w:rsid w:val="005A31B5"/>
    <w:rsid w:val="005A36C5"/>
    <w:rsid w:val="005A39C2"/>
    <w:rsid w:val="005A3D0F"/>
    <w:rsid w:val="005A40DC"/>
    <w:rsid w:val="005A418B"/>
    <w:rsid w:val="005A4696"/>
    <w:rsid w:val="005A49E4"/>
    <w:rsid w:val="005A4A79"/>
    <w:rsid w:val="005A4B83"/>
    <w:rsid w:val="005A4BAE"/>
    <w:rsid w:val="005A4C90"/>
    <w:rsid w:val="005A5294"/>
    <w:rsid w:val="005A547B"/>
    <w:rsid w:val="005A5845"/>
    <w:rsid w:val="005A5963"/>
    <w:rsid w:val="005A5CF8"/>
    <w:rsid w:val="005A5F30"/>
    <w:rsid w:val="005A5FC7"/>
    <w:rsid w:val="005A6205"/>
    <w:rsid w:val="005A6393"/>
    <w:rsid w:val="005A69B6"/>
    <w:rsid w:val="005A6DDF"/>
    <w:rsid w:val="005A6FCF"/>
    <w:rsid w:val="005A7020"/>
    <w:rsid w:val="005A728D"/>
    <w:rsid w:val="005A756C"/>
    <w:rsid w:val="005B03EE"/>
    <w:rsid w:val="005B07A2"/>
    <w:rsid w:val="005B08DB"/>
    <w:rsid w:val="005B0A41"/>
    <w:rsid w:val="005B0B1B"/>
    <w:rsid w:val="005B0D4D"/>
    <w:rsid w:val="005B0F5C"/>
    <w:rsid w:val="005B116E"/>
    <w:rsid w:val="005B12AA"/>
    <w:rsid w:val="005B1359"/>
    <w:rsid w:val="005B172A"/>
    <w:rsid w:val="005B190A"/>
    <w:rsid w:val="005B1B0D"/>
    <w:rsid w:val="005B1DB2"/>
    <w:rsid w:val="005B1F09"/>
    <w:rsid w:val="005B1FE5"/>
    <w:rsid w:val="005B2128"/>
    <w:rsid w:val="005B2296"/>
    <w:rsid w:val="005B25EF"/>
    <w:rsid w:val="005B26D9"/>
    <w:rsid w:val="005B2801"/>
    <w:rsid w:val="005B284B"/>
    <w:rsid w:val="005B2A24"/>
    <w:rsid w:val="005B2C45"/>
    <w:rsid w:val="005B2FB3"/>
    <w:rsid w:val="005B3066"/>
    <w:rsid w:val="005B3809"/>
    <w:rsid w:val="005B4720"/>
    <w:rsid w:val="005B4869"/>
    <w:rsid w:val="005B4ABB"/>
    <w:rsid w:val="005B4B67"/>
    <w:rsid w:val="005B4D3B"/>
    <w:rsid w:val="005B52A4"/>
    <w:rsid w:val="005B54F6"/>
    <w:rsid w:val="005B5885"/>
    <w:rsid w:val="005B620F"/>
    <w:rsid w:val="005B63C0"/>
    <w:rsid w:val="005B6894"/>
    <w:rsid w:val="005B6A05"/>
    <w:rsid w:val="005B6C0B"/>
    <w:rsid w:val="005B6CA9"/>
    <w:rsid w:val="005B6D24"/>
    <w:rsid w:val="005B7260"/>
    <w:rsid w:val="005B7598"/>
    <w:rsid w:val="005B7AB2"/>
    <w:rsid w:val="005B7B6A"/>
    <w:rsid w:val="005B7E75"/>
    <w:rsid w:val="005C0A2D"/>
    <w:rsid w:val="005C0C3F"/>
    <w:rsid w:val="005C156D"/>
    <w:rsid w:val="005C15D5"/>
    <w:rsid w:val="005C174E"/>
    <w:rsid w:val="005C180E"/>
    <w:rsid w:val="005C1C52"/>
    <w:rsid w:val="005C1CA3"/>
    <w:rsid w:val="005C1F37"/>
    <w:rsid w:val="005C231A"/>
    <w:rsid w:val="005C265F"/>
    <w:rsid w:val="005C2B45"/>
    <w:rsid w:val="005C2B80"/>
    <w:rsid w:val="005C2CD9"/>
    <w:rsid w:val="005C2E93"/>
    <w:rsid w:val="005C397D"/>
    <w:rsid w:val="005C4039"/>
    <w:rsid w:val="005C40BC"/>
    <w:rsid w:val="005C48A6"/>
    <w:rsid w:val="005C48E9"/>
    <w:rsid w:val="005C50A8"/>
    <w:rsid w:val="005C5142"/>
    <w:rsid w:val="005C556B"/>
    <w:rsid w:val="005C55DF"/>
    <w:rsid w:val="005C5ED7"/>
    <w:rsid w:val="005C60A7"/>
    <w:rsid w:val="005C612D"/>
    <w:rsid w:val="005C626B"/>
    <w:rsid w:val="005C66F0"/>
    <w:rsid w:val="005C6922"/>
    <w:rsid w:val="005C6CFC"/>
    <w:rsid w:val="005C7032"/>
    <w:rsid w:val="005C7059"/>
    <w:rsid w:val="005C747C"/>
    <w:rsid w:val="005C7BAD"/>
    <w:rsid w:val="005C7BCA"/>
    <w:rsid w:val="005C7BEF"/>
    <w:rsid w:val="005D0291"/>
    <w:rsid w:val="005D044E"/>
    <w:rsid w:val="005D05B2"/>
    <w:rsid w:val="005D088B"/>
    <w:rsid w:val="005D12CA"/>
    <w:rsid w:val="005D13FE"/>
    <w:rsid w:val="005D14BC"/>
    <w:rsid w:val="005D156F"/>
    <w:rsid w:val="005D178F"/>
    <w:rsid w:val="005D17E7"/>
    <w:rsid w:val="005D1B2F"/>
    <w:rsid w:val="005D1B3A"/>
    <w:rsid w:val="005D1CC9"/>
    <w:rsid w:val="005D2162"/>
    <w:rsid w:val="005D217A"/>
    <w:rsid w:val="005D231F"/>
    <w:rsid w:val="005D244A"/>
    <w:rsid w:val="005D245B"/>
    <w:rsid w:val="005D2842"/>
    <w:rsid w:val="005D2BDC"/>
    <w:rsid w:val="005D2CAF"/>
    <w:rsid w:val="005D2E4B"/>
    <w:rsid w:val="005D2E6B"/>
    <w:rsid w:val="005D32CF"/>
    <w:rsid w:val="005D33D8"/>
    <w:rsid w:val="005D35ED"/>
    <w:rsid w:val="005D38F3"/>
    <w:rsid w:val="005D38F8"/>
    <w:rsid w:val="005D3A28"/>
    <w:rsid w:val="005D3F64"/>
    <w:rsid w:val="005D3F7D"/>
    <w:rsid w:val="005D42F7"/>
    <w:rsid w:val="005D454D"/>
    <w:rsid w:val="005D4659"/>
    <w:rsid w:val="005D475A"/>
    <w:rsid w:val="005D4FF1"/>
    <w:rsid w:val="005D5109"/>
    <w:rsid w:val="005D53E0"/>
    <w:rsid w:val="005D5A96"/>
    <w:rsid w:val="005D5B3C"/>
    <w:rsid w:val="005D5C0B"/>
    <w:rsid w:val="005D5FED"/>
    <w:rsid w:val="005D619D"/>
    <w:rsid w:val="005D6530"/>
    <w:rsid w:val="005D65AA"/>
    <w:rsid w:val="005D6635"/>
    <w:rsid w:val="005D69C6"/>
    <w:rsid w:val="005D6E00"/>
    <w:rsid w:val="005D6F02"/>
    <w:rsid w:val="005D7AA1"/>
    <w:rsid w:val="005D7D09"/>
    <w:rsid w:val="005D7F6A"/>
    <w:rsid w:val="005E033B"/>
    <w:rsid w:val="005E0575"/>
    <w:rsid w:val="005E0DCA"/>
    <w:rsid w:val="005E0EA1"/>
    <w:rsid w:val="005E130D"/>
    <w:rsid w:val="005E193F"/>
    <w:rsid w:val="005E1964"/>
    <w:rsid w:val="005E1DAF"/>
    <w:rsid w:val="005E27EA"/>
    <w:rsid w:val="005E30F4"/>
    <w:rsid w:val="005E3286"/>
    <w:rsid w:val="005E3325"/>
    <w:rsid w:val="005E3341"/>
    <w:rsid w:val="005E373E"/>
    <w:rsid w:val="005E3D47"/>
    <w:rsid w:val="005E414C"/>
    <w:rsid w:val="005E422E"/>
    <w:rsid w:val="005E460D"/>
    <w:rsid w:val="005E4BD0"/>
    <w:rsid w:val="005E4DAD"/>
    <w:rsid w:val="005E4DBC"/>
    <w:rsid w:val="005E5330"/>
    <w:rsid w:val="005E53B4"/>
    <w:rsid w:val="005E548F"/>
    <w:rsid w:val="005E5B7C"/>
    <w:rsid w:val="005E5DFA"/>
    <w:rsid w:val="005E605F"/>
    <w:rsid w:val="005E6140"/>
    <w:rsid w:val="005E617E"/>
    <w:rsid w:val="005E643D"/>
    <w:rsid w:val="005E644C"/>
    <w:rsid w:val="005E679E"/>
    <w:rsid w:val="005E68EF"/>
    <w:rsid w:val="005E6A31"/>
    <w:rsid w:val="005E6BBD"/>
    <w:rsid w:val="005E6C36"/>
    <w:rsid w:val="005E6D78"/>
    <w:rsid w:val="005E6DF9"/>
    <w:rsid w:val="005E6FF2"/>
    <w:rsid w:val="005E703B"/>
    <w:rsid w:val="005E70EC"/>
    <w:rsid w:val="005E7143"/>
    <w:rsid w:val="005E7591"/>
    <w:rsid w:val="005E759A"/>
    <w:rsid w:val="005E7827"/>
    <w:rsid w:val="005E78B1"/>
    <w:rsid w:val="005F0458"/>
    <w:rsid w:val="005F0BB4"/>
    <w:rsid w:val="005F0C17"/>
    <w:rsid w:val="005F0D0A"/>
    <w:rsid w:val="005F0D4E"/>
    <w:rsid w:val="005F0ED7"/>
    <w:rsid w:val="005F0F3E"/>
    <w:rsid w:val="005F1564"/>
    <w:rsid w:val="005F194C"/>
    <w:rsid w:val="005F1993"/>
    <w:rsid w:val="005F1E03"/>
    <w:rsid w:val="005F1EF5"/>
    <w:rsid w:val="005F21E8"/>
    <w:rsid w:val="005F2396"/>
    <w:rsid w:val="005F2F7B"/>
    <w:rsid w:val="005F3211"/>
    <w:rsid w:val="005F36D2"/>
    <w:rsid w:val="005F371E"/>
    <w:rsid w:val="005F3935"/>
    <w:rsid w:val="005F3BBC"/>
    <w:rsid w:val="005F3DEA"/>
    <w:rsid w:val="005F411A"/>
    <w:rsid w:val="005F4471"/>
    <w:rsid w:val="005F45C1"/>
    <w:rsid w:val="005F465A"/>
    <w:rsid w:val="005F482A"/>
    <w:rsid w:val="005F4843"/>
    <w:rsid w:val="005F485D"/>
    <w:rsid w:val="005F50BD"/>
    <w:rsid w:val="005F5111"/>
    <w:rsid w:val="005F52DF"/>
    <w:rsid w:val="005F5574"/>
    <w:rsid w:val="005F5744"/>
    <w:rsid w:val="005F5F7A"/>
    <w:rsid w:val="005F5FAC"/>
    <w:rsid w:val="005F607B"/>
    <w:rsid w:val="005F60C0"/>
    <w:rsid w:val="005F69FF"/>
    <w:rsid w:val="005F6C01"/>
    <w:rsid w:val="005F6CA4"/>
    <w:rsid w:val="005F70CC"/>
    <w:rsid w:val="005F720E"/>
    <w:rsid w:val="005F7332"/>
    <w:rsid w:val="005F781F"/>
    <w:rsid w:val="005F7B37"/>
    <w:rsid w:val="005F7D43"/>
    <w:rsid w:val="006000DB"/>
    <w:rsid w:val="0060013F"/>
    <w:rsid w:val="00600152"/>
    <w:rsid w:val="006001A5"/>
    <w:rsid w:val="006006E2"/>
    <w:rsid w:val="0060077E"/>
    <w:rsid w:val="00600CF2"/>
    <w:rsid w:val="00600E81"/>
    <w:rsid w:val="006010C4"/>
    <w:rsid w:val="0060154E"/>
    <w:rsid w:val="006018DD"/>
    <w:rsid w:val="00601EFE"/>
    <w:rsid w:val="006020C5"/>
    <w:rsid w:val="006020E3"/>
    <w:rsid w:val="0060225D"/>
    <w:rsid w:val="00602287"/>
    <w:rsid w:val="00602B87"/>
    <w:rsid w:val="00602C81"/>
    <w:rsid w:val="00602CE2"/>
    <w:rsid w:val="00603004"/>
    <w:rsid w:val="00603025"/>
    <w:rsid w:val="0060390F"/>
    <w:rsid w:val="00603A08"/>
    <w:rsid w:val="00603AA0"/>
    <w:rsid w:val="00604447"/>
    <w:rsid w:val="00604DF7"/>
    <w:rsid w:val="00604EC2"/>
    <w:rsid w:val="0060507B"/>
    <w:rsid w:val="006051BE"/>
    <w:rsid w:val="006051C4"/>
    <w:rsid w:val="006051E6"/>
    <w:rsid w:val="006057EA"/>
    <w:rsid w:val="00605AEF"/>
    <w:rsid w:val="00605BA1"/>
    <w:rsid w:val="00605E99"/>
    <w:rsid w:val="0060682E"/>
    <w:rsid w:val="006068A2"/>
    <w:rsid w:val="00606A1E"/>
    <w:rsid w:val="00606E67"/>
    <w:rsid w:val="0060754E"/>
    <w:rsid w:val="00607598"/>
    <w:rsid w:val="006079AA"/>
    <w:rsid w:val="00607BE1"/>
    <w:rsid w:val="00610322"/>
    <w:rsid w:val="00610375"/>
    <w:rsid w:val="006104A1"/>
    <w:rsid w:val="006109EB"/>
    <w:rsid w:val="00610B94"/>
    <w:rsid w:val="00610BE9"/>
    <w:rsid w:val="00610E1B"/>
    <w:rsid w:val="00610EB5"/>
    <w:rsid w:val="006110FB"/>
    <w:rsid w:val="00611369"/>
    <w:rsid w:val="0061158E"/>
    <w:rsid w:val="006116B1"/>
    <w:rsid w:val="00611967"/>
    <w:rsid w:val="00611A60"/>
    <w:rsid w:val="00611D95"/>
    <w:rsid w:val="00611FAC"/>
    <w:rsid w:val="00612045"/>
    <w:rsid w:val="006123AD"/>
    <w:rsid w:val="006129A2"/>
    <w:rsid w:val="00612A44"/>
    <w:rsid w:val="00612D5C"/>
    <w:rsid w:val="00612DCD"/>
    <w:rsid w:val="0061318B"/>
    <w:rsid w:val="006131BB"/>
    <w:rsid w:val="0061330D"/>
    <w:rsid w:val="0061331D"/>
    <w:rsid w:val="00613503"/>
    <w:rsid w:val="00613765"/>
    <w:rsid w:val="0061382B"/>
    <w:rsid w:val="00613B38"/>
    <w:rsid w:val="00613C02"/>
    <w:rsid w:val="00613DD2"/>
    <w:rsid w:val="0061403D"/>
    <w:rsid w:val="00614455"/>
    <w:rsid w:val="00614496"/>
    <w:rsid w:val="006144E7"/>
    <w:rsid w:val="00614622"/>
    <w:rsid w:val="006148A9"/>
    <w:rsid w:val="00614D65"/>
    <w:rsid w:val="00614F91"/>
    <w:rsid w:val="0061526C"/>
    <w:rsid w:val="00615683"/>
    <w:rsid w:val="00615791"/>
    <w:rsid w:val="00615949"/>
    <w:rsid w:val="00615B76"/>
    <w:rsid w:val="00616806"/>
    <w:rsid w:val="00616EF0"/>
    <w:rsid w:val="006171F9"/>
    <w:rsid w:val="0061726F"/>
    <w:rsid w:val="00617417"/>
    <w:rsid w:val="00617456"/>
    <w:rsid w:val="006175A7"/>
    <w:rsid w:val="006175AE"/>
    <w:rsid w:val="00617947"/>
    <w:rsid w:val="00617C9C"/>
    <w:rsid w:val="00620415"/>
    <w:rsid w:val="006206BA"/>
    <w:rsid w:val="00620B56"/>
    <w:rsid w:val="00621AB2"/>
    <w:rsid w:val="00621E1E"/>
    <w:rsid w:val="00621E48"/>
    <w:rsid w:val="00622230"/>
    <w:rsid w:val="00622304"/>
    <w:rsid w:val="0062241A"/>
    <w:rsid w:val="0062253F"/>
    <w:rsid w:val="006227F3"/>
    <w:rsid w:val="00622A25"/>
    <w:rsid w:val="00622A43"/>
    <w:rsid w:val="006230BA"/>
    <w:rsid w:val="006232E5"/>
    <w:rsid w:val="00623305"/>
    <w:rsid w:val="00623684"/>
    <w:rsid w:val="0062375D"/>
    <w:rsid w:val="0062380F"/>
    <w:rsid w:val="00623C2F"/>
    <w:rsid w:val="006247BA"/>
    <w:rsid w:val="00624E4B"/>
    <w:rsid w:val="006252AE"/>
    <w:rsid w:val="006253F6"/>
    <w:rsid w:val="00625448"/>
    <w:rsid w:val="006255EF"/>
    <w:rsid w:val="006258A6"/>
    <w:rsid w:val="00625B2E"/>
    <w:rsid w:val="00625D4B"/>
    <w:rsid w:val="0062621E"/>
    <w:rsid w:val="0062622F"/>
    <w:rsid w:val="00626673"/>
    <w:rsid w:val="00626B05"/>
    <w:rsid w:val="00626B20"/>
    <w:rsid w:val="006271A0"/>
    <w:rsid w:val="006271CD"/>
    <w:rsid w:val="00627305"/>
    <w:rsid w:val="00627607"/>
    <w:rsid w:val="00627844"/>
    <w:rsid w:val="00627B2A"/>
    <w:rsid w:val="00627B7A"/>
    <w:rsid w:val="00627BF4"/>
    <w:rsid w:val="00627F94"/>
    <w:rsid w:val="00627FC7"/>
    <w:rsid w:val="00630509"/>
    <w:rsid w:val="00630776"/>
    <w:rsid w:val="006307E8"/>
    <w:rsid w:val="00630835"/>
    <w:rsid w:val="0063095E"/>
    <w:rsid w:val="00630DEA"/>
    <w:rsid w:val="00630E8B"/>
    <w:rsid w:val="006319BE"/>
    <w:rsid w:val="00631E91"/>
    <w:rsid w:val="00632097"/>
    <w:rsid w:val="00632161"/>
    <w:rsid w:val="0063234A"/>
    <w:rsid w:val="0063298E"/>
    <w:rsid w:val="006329AE"/>
    <w:rsid w:val="00633782"/>
    <w:rsid w:val="00633BD8"/>
    <w:rsid w:val="00633D87"/>
    <w:rsid w:val="00633E55"/>
    <w:rsid w:val="00633EFE"/>
    <w:rsid w:val="00634138"/>
    <w:rsid w:val="00634279"/>
    <w:rsid w:val="006344C8"/>
    <w:rsid w:val="006345DB"/>
    <w:rsid w:val="00634796"/>
    <w:rsid w:val="006348B2"/>
    <w:rsid w:val="00634A69"/>
    <w:rsid w:val="00634DE6"/>
    <w:rsid w:val="00635193"/>
    <w:rsid w:val="00635656"/>
    <w:rsid w:val="00635A5E"/>
    <w:rsid w:val="006363C6"/>
    <w:rsid w:val="0063668B"/>
    <w:rsid w:val="006367BA"/>
    <w:rsid w:val="0063682A"/>
    <w:rsid w:val="00636D42"/>
    <w:rsid w:val="006372B0"/>
    <w:rsid w:val="006376C0"/>
    <w:rsid w:val="00637780"/>
    <w:rsid w:val="00637D08"/>
    <w:rsid w:val="00637DE4"/>
    <w:rsid w:val="00640524"/>
    <w:rsid w:val="006408AF"/>
    <w:rsid w:val="00640971"/>
    <w:rsid w:val="00640D80"/>
    <w:rsid w:val="00640EE1"/>
    <w:rsid w:val="00641032"/>
    <w:rsid w:val="00641746"/>
    <w:rsid w:val="006417EF"/>
    <w:rsid w:val="00641839"/>
    <w:rsid w:val="00641975"/>
    <w:rsid w:val="00641B3E"/>
    <w:rsid w:val="00641E88"/>
    <w:rsid w:val="006421E0"/>
    <w:rsid w:val="0064271B"/>
    <w:rsid w:val="0064383A"/>
    <w:rsid w:val="00643AF0"/>
    <w:rsid w:val="00643BE2"/>
    <w:rsid w:val="006441B2"/>
    <w:rsid w:val="00644371"/>
    <w:rsid w:val="00644487"/>
    <w:rsid w:val="00644586"/>
    <w:rsid w:val="00644723"/>
    <w:rsid w:val="00644E1B"/>
    <w:rsid w:val="00644F6F"/>
    <w:rsid w:val="00645445"/>
    <w:rsid w:val="006454CC"/>
    <w:rsid w:val="0064551E"/>
    <w:rsid w:val="00645602"/>
    <w:rsid w:val="0064575C"/>
    <w:rsid w:val="00646A31"/>
    <w:rsid w:val="00646FE6"/>
    <w:rsid w:val="006471EA"/>
    <w:rsid w:val="00647283"/>
    <w:rsid w:val="00647525"/>
    <w:rsid w:val="00647E2A"/>
    <w:rsid w:val="00647FF6"/>
    <w:rsid w:val="00650029"/>
    <w:rsid w:val="00650106"/>
    <w:rsid w:val="006504A3"/>
    <w:rsid w:val="00650E0C"/>
    <w:rsid w:val="0065115D"/>
    <w:rsid w:val="006516D9"/>
    <w:rsid w:val="006517A6"/>
    <w:rsid w:val="006517BF"/>
    <w:rsid w:val="006519AC"/>
    <w:rsid w:val="00651E73"/>
    <w:rsid w:val="00652444"/>
    <w:rsid w:val="00652964"/>
    <w:rsid w:val="00653299"/>
    <w:rsid w:val="00653315"/>
    <w:rsid w:val="006533B6"/>
    <w:rsid w:val="006534AB"/>
    <w:rsid w:val="00653510"/>
    <w:rsid w:val="0065392C"/>
    <w:rsid w:val="00653C1E"/>
    <w:rsid w:val="00653C55"/>
    <w:rsid w:val="00653F27"/>
    <w:rsid w:val="0065401D"/>
    <w:rsid w:val="0065404C"/>
    <w:rsid w:val="00654066"/>
    <w:rsid w:val="00654108"/>
    <w:rsid w:val="0065413A"/>
    <w:rsid w:val="006542A6"/>
    <w:rsid w:val="00654801"/>
    <w:rsid w:val="00654872"/>
    <w:rsid w:val="006549C8"/>
    <w:rsid w:val="00654C43"/>
    <w:rsid w:val="00654FCA"/>
    <w:rsid w:val="006550BB"/>
    <w:rsid w:val="00655256"/>
    <w:rsid w:val="0065542A"/>
    <w:rsid w:val="00655473"/>
    <w:rsid w:val="006566D1"/>
    <w:rsid w:val="0065670C"/>
    <w:rsid w:val="00656DA7"/>
    <w:rsid w:val="006570A4"/>
    <w:rsid w:val="00657155"/>
    <w:rsid w:val="00657266"/>
    <w:rsid w:val="00657F83"/>
    <w:rsid w:val="00657F8E"/>
    <w:rsid w:val="00660632"/>
    <w:rsid w:val="0066089D"/>
    <w:rsid w:val="006608BF"/>
    <w:rsid w:val="006612BF"/>
    <w:rsid w:val="00661426"/>
    <w:rsid w:val="006617E5"/>
    <w:rsid w:val="00661ADE"/>
    <w:rsid w:val="0066201F"/>
    <w:rsid w:val="00662035"/>
    <w:rsid w:val="006620F2"/>
    <w:rsid w:val="0066279E"/>
    <w:rsid w:val="00662DE4"/>
    <w:rsid w:val="00662E11"/>
    <w:rsid w:val="00662FA6"/>
    <w:rsid w:val="00663243"/>
    <w:rsid w:val="006639BF"/>
    <w:rsid w:val="00663B8C"/>
    <w:rsid w:val="00663EBD"/>
    <w:rsid w:val="0066418D"/>
    <w:rsid w:val="006641AC"/>
    <w:rsid w:val="00664361"/>
    <w:rsid w:val="0066438C"/>
    <w:rsid w:val="00664578"/>
    <w:rsid w:val="00664586"/>
    <w:rsid w:val="006649A2"/>
    <w:rsid w:val="00664C22"/>
    <w:rsid w:val="00664E27"/>
    <w:rsid w:val="00664F80"/>
    <w:rsid w:val="006651BF"/>
    <w:rsid w:val="006655B6"/>
    <w:rsid w:val="006657DA"/>
    <w:rsid w:val="00665927"/>
    <w:rsid w:val="006659B4"/>
    <w:rsid w:val="00665A6E"/>
    <w:rsid w:val="00665A83"/>
    <w:rsid w:val="00665CEA"/>
    <w:rsid w:val="00665E27"/>
    <w:rsid w:val="00666059"/>
    <w:rsid w:val="0066614F"/>
    <w:rsid w:val="006663AC"/>
    <w:rsid w:val="00666429"/>
    <w:rsid w:val="006668FE"/>
    <w:rsid w:val="00666F2E"/>
    <w:rsid w:val="00667000"/>
    <w:rsid w:val="006673C6"/>
    <w:rsid w:val="00667859"/>
    <w:rsid w:val="00667948"/>
    <w:rsid w:val="00667BB8"/>
    <w:rsid w:val="006700FB"/>
    <w:rsid w:val="0067077A"/>
    <w:rsid w:val="00670929"/>
    <w:rsid w:val="00670BB0"/>
    <w:rsid w:val="00670CE3"/>
    <w:rsid w:val="0067157E"/>
    <w:rsid w:val="00671582"/>
    <w:rsid w:val="006717CE"/>
    <w:rsid w:val="00671805"/>
    <w:rsid w:val="006718C7"/>
    <w:rsid w:val="00671A6D"/>
    <w:rsid w:val="00671C42"/>
    <w:rsid w:val="0067226A"/>
    <w:rsid w:val="00672464"/>
    <w:rsid w:val="00672558"/>
    <w:rsid w:val="006725B1"/>
    <w:rsid w:val="0067284A"/>
    <w:rsid w:val="00672E46"/>
    <w:rsid w:val="00672F70"/>
    <w:rsid w:val="0067304F"/>
    <w:rsid w:val="0067316E"/>
    <w:rsid w:val="00673908"/>
    <w:rsid w:val="00673988"/>
    <w:rsid w:val="00673BA9"/>
    <w:rsid w:val="00673CD5"/>
    <w:rsid w:val="00674A0E"/>
    <w:rsid w:val="00674A71"/>
    <w:rsid w:val="00674BA5"/>
    <w:rsid w:val="00674DD5"/>
    <w:rsid w:val="006751E6"/>
    <w:rsid w:val="0067525D"/>
    <w:rsid w:val="00675410"/>
    <w:rsid w:val="006754B3"/>
    <w:rsid w:val="00675586"/>
    <w:rsid w:val="00675910"/>
    <w:rsid w:val="00675AE6"/>
    <w:rsid w:val="00675D4A"/>
    <w:rsid w:val="00675DE5"/>
    <w:rsid w:val="0067611C"/>
    <w:rsid w:val="00676157"/>
    <w:rsid w:val="00676306"/>
    <w:rsid w:val="0067658D"/>
    <w:rsid w:val="006766DD"/>
    <w:rsid w:val="00676C01"/>
    <w:rsid w:val="00676F2F"/>
    <w:rsid w:val="00677013"/>
    <w:rsid w:val="0067748C"/>
    <w:rsid w:val="00677756"/>
    <w:rsid w:val="00677B20"/>
    <w:rsid w:val="00677BA2"/>
    <w:rsid w:val="00677D9B"/>
    <w:rsid w:val="00677ED8"/>
    <w:rsid w:val="0068004D"/>
    <w:rsid w:val="0068008F"/>
    <w:rsid w:val="00680B20"/>
    <w:rsid w:val="00680B97"/>
    <w:rsid w:val="00680FCF"/>
    <w:rsid w:val="00680FFC"/>
    <w:rsid w:val="00681264"/>
    <w:rsid w:val="0068145D"/>
    <w:rsid w:val="006817F6"/>
    <w:rsid w:val="00681E6B"/>
    <w:rsid w:val="00682470"/>
    <w:rsid w:val="00682649"/>
    <w:rsid w:val="00682920"/>
    <w:rsid w:val="00682AF6"/>
    <w:rsid w:val="00682D45"/>
    <w:rsid w:val="00682F5C"/>
    <w:rsid w:val="00682F5E"/>
    <w:rsid w:val="0068322B"/>
    <w:rsid w:val="0068337D"/>
    <w:rsid w:val="00683C67"/>
    <w:rsid w:val="00683D99"/>
    <w:rsid w:val="00683E91"/>
    <w:rsid w:val="0068429A"/>
    <w:rsid w:val="00684345"/>
    <w:rsid w:val="00684385"/>
    <w:rsid w:val="00684683"/>
    <w:rsid w:val="0068469E"/>
    <w:rsid w:val="006846E5"/>
    <w:rsid w:val="00684711"/>
    <w:rsid w:val="006847F5"/>
    <w:rsid w:val="00684905"/>
    <w:rsid w:val="00684A18"/>
    <w:rsid w:val="00684D33"/>
    <w:rsid w:val="00685106"/>
    <w:rsid w:val="00685CAC"/>
    <w:rsid w:val="00685CDD"/>
    <w:rsid w:val="006861C3"/>
    <w:rsid w:val="006862B3"/>
    <w:rsid w:val="006867ED"/>
    <w:rsid w:val="00686F78"/>
    <w:rsid w:val="0068783C"/>
    <w:rsid w:val="00687938"/>
    <w:rsid w:val="00687E20"/>
    <w:rsid w:val="006901D9"/>
    <w:rsid w:val="006905A0"/>
    <w:rsid w:val="006906FB"/>
    <w:rsid w:val="00690832"/>
    <w:rsid w:val="006908A2"/>
    <w:rsid w:val="006909B6"/>
    <w:rsid w:val="0069105C"/>
    <w:rsid w:val="00691693"/>
    <w:rsid w:val="0069197E"/>
    <w:rsid w:val="00691ACF"/>
    <w:rsid w:val="00691F08"/>
    <w:rsid w:val="0069275C"/>
    <w:rsid w:val="00692C85"/>
    <w:rsid w:val="00692E70"/>
    <w:rsid w:val="00692F5C"/>
    <w:rsid w:val="00693198"/>
    <w:rsid w:val="006931F8"/>
    <w:rsid w:val="006934F4"/>
    <w:rsid w:val="00693669"/>
    <w:rsid w:val="00693690"/>
    <w:rsid w:val="006936B0"/>
    <w:rsid w:val="0069372F"/>
    <w:rsid w:val="00693876"/>
    <w:rsid w:val="00693897"/>
    <w:rsid w:val="00693C27"/>
    <w:rsid w:val="00693D69"/>
    <w:rsid w:val="00694078"/>
    <w:rsid w:val="00694221"/>
    <w:rsid w:val="006948A7"/>
    <w:rsid w:val="00694BFD"/>
    <w:rsid w:val="00694CB4"/>
    <w:rsid w:val="00694FAB"/>
    <w:rsid w:val="0069513D"/>
    <w:rsid w:val="006951D6"/>
    <w:rsid w:val="00695502"/>
    <w:rsid w:val="0069577E"/>
    <w:rsid w:val="00695928"/>
    <w:rsid w:val="00695C67"/>
    <w:rsid w:val="00695E1B"/>
    <w:rsid w:val="00695F10"/>
    <w:rsid w:val="00695FDB"/>
    <w:rsid w:val="00696043"/>
    <w:rsid w:val="006962AC"/>
    <w:rsid w:val="0069646C"/>
    <w:rsid w:val="006967CA"/>
    <w:rsid w:val="00696C23"/>
    <w:rsid w:val="00696D56"/>
    <w:rsid w:val="00697177"/>
    <w:rsid w:val="006972F6"/>
    <w:rsid w:val="00697414"/>
    <w:rsid w:val="00697470"/>
    <w:rsid w:val="00697516"/>
    <w:rsid w:val="00697706"/>
    <w:rsid w:val="0069798F"/>
    <w:rsid w:val="00697A63"/>
    <w:rsid w:val="006A0090"/>
    <w:rsid w:val="006A013A"/>
    <w:rsid w:val="006A01DE"/>
    <w:rsid w:val="006A04D6"/>
    <w:rsid w:val="006A09C9"/>
    <w:rsid w:val="006A0C53"/>
    <w:rsid w:val="006A0D5D"/>
    <w:rsid w:val="006A0DCE"/>
    <w:rsid w:val="006A1234"/>
    <w:rsid w:val="006A133C"/>
    <w:rsid w:val="006A18B8"/>
    <w:rsid w:val="006A1D66"/>
    <w:rsid w:val="006A26D9"/>
    <w:rsid w:val="006A29EB"/>
    <w:rsid w:val="006A2CF8"/>
    <w:rsid w:val="006A2EA4"/>
    <w:rsid w:val="006A3524"/>
    <w:rsid w:val="006A3732"/>
    <w:rsid w:val="006A3783"/>
    <w:rsid w:val="006A3794"/>
    <w:rsid w:val="006A3A39"/>
    <w:rsid w:val="006A3BC3"/>
    <w:rsid w:val="006A4139"/>
    <w:rsid w:val="006A505D"/>
    <w:rsid w:val="006A5422"/>
    <w:rsid w:val="006A55B5"/>
    <w:rsid w:val="006A563E"/>
    <w:rsid w:val="006A5654"/>
    <w:rsid w:val="006A5C24"/>
    <w:rsid w:val="006A5D44"/>
    <w:rsid w:val="006A6244"/>
    <w:rsid w:val="006A62B8"/>
    <w:rsid w:val="006A63CF"/>
    <w:rsid w:val="006A65BA"/>
    <w:rsid w:val="006A65D2"/>
    <w:rsid w:val="006A688F"/>
    <w:rsid w:val="006A69CA"/>
    <w:rsid w:val="006A6D1B"/>
    <w:rsid w:val="006A7015"/>
    <w:rsid w:val="006A70A8"/>
    <w:rsid w:val="006A71CF"/>
    <w:rsid w:val="006A7540"/>
    <w:rsid w:val="006A7542"/>
    <w:rsid w:val="006A7893"/>
    <w:rsid w:val="006A7924"/>
    <w:rsid w:val="006A7C5F"/>
    <w:rsid w:val="006A7CB0"/>
    <w:rsid w:val="006B0710"/>
    <w:rsid w:val="006B074B"/>
    <w:rsid w:val="006B07D3"/>
    <w:rsid w:val="006B0E44"/>
    <w:rsid w:val="006B1049"/>
    <w:rsid w:val="006B1888"/>
    <w:rsid w:val="006B1890"/>
    <w:rsid w:val="006B1FD3"/>
    <w:rsid w:val="006B2155"/>
    <w:rsid w:val="006B25C8"/>
    <w:rsid w:val="006B295A"/>
    <w:rsid w:val="006B316C"/>
    <w:rsid w:val="006B32CC"/>
    <w:rsid w:val="006B33AD"/>
    <w:rsid w:val="006B35FA"/>
    <w:rsid w:val="006B3B85"/>
    <w:rsid w:val="006B3D53"/>
    <w:rsid w:val="006B3EBA"/>
    <w:rsid w:val="006B3FB1"/>
    <w:rsid w:val="006B4058"/>
    <w:rsid w:val="006B42CB"/>
    <w:rsid w:val="006B46D0"/>
    <w:rsid w:val="006B4B53"/>
    <w:rsid w:val="006B4D61"/>
    <w:rsid w:val="006B5124"/>
    <w:rsid w:val="006B55C7"/>
    <w:rsid w:val="006B57D7"/>
    <w:rsid w:val="006B6152"/>
    <w:rsid w:val="006B6193"/>
    <w:rsid w:val="006B61B2"/>
    <w:rsid w:val="006B63EB"/>
    <w:rsid w:val="006B6531"/>
    <w:rsid w:val="006B663E"/>
    <w:rsid w:val="006B665A"/>
    <w:rsid w:val="006B67E7"/>
    <w:rsid w:val="006B6A43"/>
    <w:rsid w:val="006B7A5B"/>
    <w:rsid w:val="006B7BE6"/>
    <w:rsid w:val="006C0584"/>
    <w:rsid w:val="006C066C"/>
    <w:rsid w:val="006C0765"/>
    <w:rsid w:val="006C0B89"/>
    <w:rsid w:val="006C0CF3"/>
    <w:rsid w:val="006C0DC8"/>
    <w:rsid w:val="006C133A"/>
    <w:rsid w:val="006C1526"/>
    <w:rsid w:val="006C171E"/>
    <w:rsid w:val="006C1772"/>
    <w:rsid w:val="006C17AB"/>
    <w:rsid w:val="006C1BFD"/>
    <w:rsid w:val="006C20D7"/>
    <w:rsid w:val="006C21BB"/>
    <w:rsid w:val="006C226B"/>
    <w:rsid w:val="006C23F5"/>
    <w:rsid w:val="006C250E"/>
    <w:rsid w:val="006C2672"/>
    <w:rsid w:val="006C26E6"/>
    <w:rsid w:val="006C291C"/>
    <w:rsid w:val="006C2E95"/>
    <w:rsid w:val="006C3229"/>
    <w:rsid w:val="006C327E"/>
    <w:rsid w:val="006C35D9"/>
    <w:rsid w:val="006C36A7"/>
    <w:rsid w:val="006C39E0"/>
    <w:rsid w:val="006C3A7B"/>
    <w:rsid w:val="006C3C73"/>
    <w:rsid w:val="006C3E3B"/>
    <w:rsid w:val="006C4003"/>
    <w:rsid w:val="006C4769"/>
    <w:rsid w:val="006C48D8"/>
    <w:rsid w:val="006C4D85"/>
    <w:rsid w:val="006C4FD0"/>
    <w:rsid w:val="006C50B8"/>
    <w:rsid w:val="006C52FD"/>
    <w:rsid w:val="006C5657"/>
    <w:rsid w:val="006C566F"/>
    <w:rsid w:val="006C573B"/>
    <w:rsid w:val="006C5856"/>
    <w:rsid w:val="006C59CC"/>
    <w:rsid w:val="006C59FD"/>
    <w:rsid w:val="006C5A8C"/>
    <w:rsid w:val="006C5C38"/>
    <w:rsid w:val="006C625F"/>
    <w:rsid w:val="006C63B2"/>
    <w:rsid w:val="006C643E"/>
    <w:rsid w:val="006C6650"/>
    <w:rsid w:val="006C694B"/>
    <w:rsid w:val="006C6C44"/>
    <w:rsid w:val="006C704F"/>
    <w:rsid w:val="006C707E"/>
    <w:rsid w:val="006C70AE"/>
    <w:rsid w:val="006C7115"/>
    <w:rsid w:val="006C7318"/>
    <w:rsid w:val="006C7652"/>
    <w:rsid w:val="006C7BD6"/>
    <w:rsid w:val="006C7C73"/>
    <w:rsid w:val="006D00D9"/>
    <w:rsid w:val="006D0152"/>
    <w:rsid w:val="006D01B8"/>
    <w:rsid w:val="006D02F3"/>
    <w:rsid w:val="006D036A"/>
    <w:rsid w:val="006D05E1"/>
    <w:rsid w:val="006D0AC7"/>
    <w:rsid w:val="006D0B47"/>
    <w:rsid w:val="006D0CA3"/>
    <w:rsid w:val="006D14A1"/>
    <w:rsid w:val="006D18C3"/>
    <w:rsid w:val="006D191B"/>
    <w:rsid w:val="006D1A66"/>
    <w:rsid w:val="006D2270"/>
    <w:rsid w:val="006D233F"/>
    <w:rsid w:val="006D2344"/>
    <w:rsid w:val="006D23AC"/>
    <w:rsid w:val="006D23E6"/>
    <w:rsid w:val="006D24C5"/>
    <w:rsid w:val="006D26FA"/>
    <w:rsid w:val="006D287D"/>
    <w:rsid w:val="006D2914"/>
    <w:rsid w:val="006D2ABE"/>
    <w:rsid w:val="006D2B0D"/>
    <w:rsid w:val="006D2BEC"/>
    <w:rsid w:val="006D2E43"/>
    <w:rsid w:val="006D2EB4"/>
    <w:rsid w:val="006D2FAD"/>
    <w:rsid w:val="006D3007"/>
    <w:rsid w:val="006D36BB"/>
    <w:rsid w:val="006D3832"/>
    <w:rsid w:val="006D406F"/>
    <w:rsid w:val="006D4419"/>
    <w:rsid w:val="006D46BB"/>
    <w:rsid w:val="006D497C"/>
    <w:rsid w:val="006D4C5E"/>
    <w:rsid w:val="006D5083"/>
    <w:rsid w:val="006D5300"/>
    <w:rsid w:val="006D5600"/>
    <w:rsid w:val="006D57B5"/>
    <w:rsid w:val="006D588C"/>
    <w:rsid w:val="006D6098"/>
    <w:rsid w:val="006D60D4"/>
    <w:rsid w:val="006D64EE"/>
    <w:rsid w:val="006D6685"/>
    <w:rsid w:val="006D68CA"/>
    <w:rsid w:val="006D6A21"/>
    <w:rsid w:val="006D6AE7"/>
    <w:rsid w:val="006D6BB0"/>
    <w:rsid w:val="006D6D6B"/>
    <w:rsid w:val="006D7210"/>
    <w:rsid w:val="006D763D"/>
    <w:rsid w:val="006D770D"/>
    <w:rsid w:val="006D77F5"/>
    <w:rsid w:val="006D78B3"/>
    <w:rsid w:val="006D7A44"/>
    <w:rsid w:val="006E003D"/>
    <w:rsid w:val="006E0E60"/>
    <w:rsid w:val="006E130C"/>
    <w:rsid w:val="006E1760"/>
    <w:rsid w:val="006E1B28"/>
    <w:rsid w:val="006E1B5A"/>
    <w:rsid w:val="006E1B87"/>
    <w:rsid w:val="006E1DC2"/>
    <w:rsid w:val="006E21B2"/>
    <w:rsid w:val="006E2511"/>
    <w:rsid w:val="006E2693"/>
    <w:rsid w:val="006E2A1C"/>
    <w:rsid w:val="006E2C37"/>
    <w:rsid w:val="006E32DE"/>
    <w:rsid w:val="006E380F"/>
    <w:rsid w:val="006E40E9"/>
    <w:rsid w:val="006E41E2"/>
    <w:rsid w:val="006E421D"/>
    <w:rsid w:val="006E44DD"/>
    <w:rsid w:val="006E4954"/>
    <w:rsid w:val="006E4AA5"/>
    <w:rsid w:val="006E5427"/>
    <w:rsid w:val="006E55DE"/>
    <w:rsid w:val="006E58F0"/>
    <w:rsid w:val="006E6422"/>
    <w:rsid w:val="006E64C8"/>
    <w:rsid w:val="006E685D"/>
    <w:rsid w:val="006E68F8"/>
    <w:rsid w:val="006E6BB1"/>
    <w:rsid w:val="006E6BB9"/>
    <w:rsid w:val="006E6C6E"/>
    <w:rsid w:val="006E6D79"/>
    <w:rsid w:val="006E6E5D"/>
    <w:rsid w:val="006E7046"/>
    <w:rsid w:val="006E7427"/>
    <w:rsid w:val="006E77B4"/>
    <w:rsid w:val="006E7B83"/>
    <w:rsid w:val="006E7D93"/>
    <w:rsid w:val="006E7F94"/>
    <w:rsid w:val="006E7FD0"/>
    <w:rsid w:val="006F03F0"/>
    <w:rsid w:val="006F072E"/>
    <w:rsid w:val="006F0763"/>
    <w:rsid w:val="006F0915"/>
    <w:rsid w:val="006F0AD1"/>
    <w:rsid w:val="006F0C48"/>
    <w:rsid w:val="006F0DCF"/>
    <w:rsid w:val="006F1080"/>
    <w:rsid w:val="006F11BE"/>
    <w:rsid w:val="006F15C1"/>
    <w:rsid w:val="006F15C7"/>
    <w:rsid w:val="006F15EA"/>
    <w:rsid w:val="006F1845"/>
    <w:rsid w:val="006F2020"/>
    <w:rsid w:val="006F213E"/>
    <w:rsid w:val="006F2146"/>
    <w:rsid w:val="006F22CF"/>
    <w:rsid w:val="006F2414"/>
    <w:rsid w:val="006F251B"/>
    <w:rsid w:val="006F2AF2"/>
    <w:rsid w:val="006F2BD0"/>
    <w:rsid w:val="006F2DD4"/>
    <w:rsid w:val="006F31D6"/>
    <w:rsid w:val="006F3439"/>
    <w:rsid w:val="006F3470"/>
    <w:rsid w:val="006F36D2"/>
    <w:rsid w:val="006F371E"/>
    <w:rsid w:val="006F3CDE"/>
    <w:rsid w:val="006F3CF8"/>
    <w:rsid w:val="006F3FDD"/>
    <w:rsid w:val="006F4058"/>
    <w:rsid w:val="006F49DD"/>
    <w:rsid w:val="006F580D"/>
    <w:rsid w:val="006F63C7"/>
    <w:rsid w:val="006F64E3"/>
    <w:rsid w:val="006F6796"/>
    <w:rsid w:val="006F6817"/>
    <w:rsid w:val="006F6919"/>
    <w:rsid w:val="006F6BD9"/>
    <w:rsid w:val="006F6E73"/>
    <w:rsid w:val="006F6E7C"/>
    <w:rsid w:val="006F73AC"/>
    <w:rsid w:val="006F7515"/>
    <w:rsid w:val="006F76D3"/>
    <w:rsid w:val="006F7943"/>
    <w:rsid w:val="006F7A01"/>
    <w:rsid w:val="006F7BE3"/>
    <w:rsid w:val="0070019E"/>
    <w:rsid w:val="0070046E"/>
    <w:rsid w:val="00700476"/>
    <w:rsid w:val="0070066E"/>
    <w:rsid w:val="00700D2A"/>
    <w:rsid w:val="00701071"/>
    <w:rsid w:val="007010D5"/>
    <w:rsid w:val="0070110F"/>
    <w:rsid w:val="0070122B"/>
    <w:rsid w:val="00701A40"/>
    <w:rsid w:val="00701B7F"/>
    <w:rsid w:val="00701CC0"/>
    <w:rsid w:val="00701F15"/>
    <w:rsid w:val="0070202C"/>
    <w:rsid w:val="00702046"/>
    <w:rsid w:val="00702587"/>
    <w:rsid w:val="00702880"/>
    <w:rsid w:val="007029AE"/>
    <w:rsid w:val="00702C08"/>
    <w:rsid w:val="00702C36"/>
    <w:rsid w:val="00702E50"/>
    <w:rsid w:val="00703474"/>
    <w:rsid w:val="007034ED"/>
    <w:rsid w:val="007038B3"/>
    <w:rsid w:val="00703DEA"/>
    <w:rsid w:val="0070401A"/>
    <w:rsid w:val="00704586"/>
    <w:rsid w:val="007045E5"/>
    <w:rsid w:val="00704696"/>
    <w:rsid w:val="007059BD"/>
    <w:rsid w:val="007059CE"/>
    <w:rsid w:val="00705B47"/>
    <w:rsid w:val="00705BD2"/>
    <w:rsid w:val="00705E76"/>
    <w:rsid w:val="007061F5"/>
    <w:rsid w:val="007068B1"/>
    <w:rsid w:val="0070694D"/>
    <w:rsid w:val="007069CC"/>
    <w:rsid w:val="00706A84"/>
    <w:rsid w:val="00706C15"/>
    <w:rsid w:val="00706C59"/>
    <w:rsid w:val="00706E59"/>
    <w:rsid w:val="00707594"/>
    <w:rsid w:val="00707884"/>
    <w:rsid w:val="00707A09"/>
    <w:rsid w:val="00707DD6"/>
    <w:rsid w:val="00707E39"/>
    <w:rsid w:val="00710203"/>
    <w:rsid w:val="007103FF"/>
    <w:rsid w:val="0071095F"/>
    <w:rsid w:val="00710A44"/>
    <w:rsid w:val="00710BCB"/>
    <w:rsid w:val="00710DD0"/>
    <w:rsid w:val="00710ED1"/>
    <w:rsid w:val="0071102C"/>
    <w:rsid w:val="007114E9"/>
    <w:rsid w:val="00711C1D"/>
    <w:rsid w:val="0071215F"/>
    <w:rsid w:val="007125E5"/>
    <w:rsid w:val="007127EE"/>
    <w:rsid w:val="007127F6"/>
    <w:rsid w:val="0071291B"/>
    <w:rsid w:val="007129A1"/>
    <w:rsid w:val="00712BB3"/>
    <w:rsid w:val="00712C0E"/>
    <w:rsid w:val="00712C2B"/>
    <w:rsid w:val="007134AB"/>
    <w:rsid w:val="0071385B"/>
    <w:rsid w:val="00713A0C"/>
    <w:rsid w:val="00713C5C"/>
    <w:rsid w:val="00714153"/>
    <w:rsid w:val="007148C9"/>
    <w:rsid w:val="00714DBA"/>
    <w:rsid w:val="007151FF"/>
    <w:rsid w:val="007153C0"/>
    <w:rsid w:val="007158F2"/>
    <w:rsid w:val="00715B8D"/>
    <w:rsid w:val="0071622D"/>
    <w:rsid w:val="007162BD"/>
    <w:rsid w:val="0071641A"/>
    <w:rsid w:val="00716857"/>
    <w:rsid w:val="00716A68"/>
    <w:rsid w:val="00716CE5"/>
    <w:rsid w:val="00716E0D"/>
    <w:rsid w:val="00716FBE"/>
    <w:rsid w:val="007170CC"/>
    <w:rsid w:val="007172A8"/>
    <w:rsid w:val="007173B7"/>
    <w:rsid w:val="0071763B"/>
    <w:rsid w:val="007176AB"/>
    <w:rsid w:val="00717C08"/>
    <w:rsid w:val="00717CE4"/>
    <w:rsid w:val="00717DFA"/>
    <w:rsid w:val="00717F36"/>
    <w:rsid w:val="00720360"/>
    <w:rsid w:val="00720437"/>
    <w:rsid w:val="007204AB"/>
    <w:rsid w:val="00720907"/>
    <w:rsid w:val="00720A65"/>
    <w:rsid w:val="00720BCC"/>
    <w:rsid w:val="00721468"/>
    <w:rsid w:val="0072146C"/>
    <w:rsid w:val="007217E2"/>
    <w:rsid w:val="00721BC1"/>
    <w:rsid w:val="00722486"/>
    <w:rsid w:val="007224F8"/>
    <w:rsid w:val="00722CF8"/>
    <w:rsid w:val="00723B99"/>
    <w:rsid w:val="00723D00"/>
    <w:rsid w:val="00723E77"/>
    <w:rsid w:val="00724232"/>
    <w:rsid w:val="00724827"/>
    <w:rsid w:val="00724D09"/>
    <w:rsid w:val="00724D61"/>
    <w:rsid w:val="00725198"/>
    <w:rsid w:val="00725588"/>
    <w:rsid w:val="00725629"/>
    <w:rsid w:val="00725994"/>
    <w:rsid w:val="00725D7E"/>
    <w:rsid w:val="00725DEB"/>
    <w:rsid w:val="00725E14"/>
    <w:rsid w:val="007261DE"/>
    <w:rsid w:val="00726209"/>
    <w:rsid w:val="00726266"/>
    <w:rsid w:val="0072633B"/>
    <w:rsid w:val="00726382"/>
    <w:rsid w:val="00726492"/>
    <w:rsid w:val="00726653"/>
    <w:rsid w:val="00726830"/>
    <w:rsid w:val="00726B34"/>
    <w:rsid w:val="00726DBF"/>
    <w:rsid w:val="00726FC1"/>
    <w:rsid w:val="007270DC"/>
    <w:rsid w:val="00727468"/>
    <w:rsid w:val="00727BCF"/>
    <w:rsid w:val="00730066"/>
    <w:rsid w:val="0073028C"/>
    <w:rsid w:val="00730619"/>
    <w:rsid w:val="007309BC"/>
    <w:rsid w:val="007309FE"/>
    <w:rsid w:val="00730ADF"/>
    <w:rsid w:val="00730D9B"/>
    <w:rsid w:val="00730E21"/>
    <w:rsid w:val="00731140"/>
    <w:rsid w:val="00731244"/>
    <w:rsid w:val="007317B2"/>
    <w:rsid w:val="00731814"/>
    <w:rsid w:val="007320C9"/>
    <w:rsid w:val="007320FF"/>
    <w:rsid w:val="007321B3"/>
    <w:rsid w:val="007322A8"/>
    <w:rsid w:val="00732734"/>
    <w:rsid w:val="007329A4"/>
    <w:rsid w:val="00732AD7"/>
    <w:rsid w:val="00732F0B"/>
    <w:rsid w:val="00733163"/>
    <w:rsid w:val="007333BE"/>
    <w:rsid w:val="007333F3"/>
    <w:rsid w:val="00733484"/>
    <w:rsid w:val="00733697"/>
    <w:rsid w:val="00733A78"/>
    <w:rsid w:val="00733E33"/>
    <w:rsid w:val="00733F14"/>
    <w:rsid w:val="0073431C"/>
    <w:rsid w:val="00734992"/>
    <w:rsid w:val="007349E2"/>
    <w:rsid w:val="00734A1A"/>
    <w:rsid w:val="00734A76"/>
    <w:rsid w:val="00734D0F"/>
    <w:rsid w:val="00734DB0"/>
    <w:rsid w:val="007351D5"/>
    <w:rsid w:val="00735661"/>
    <w:rsid w:val="00735692"/>
    <w:rsid w:val="00735778"/>
    <w:rsid w:val="00735812"/>
    <w:rsid w:val="007358BB"/>
    <w:rsid w:val="007362B5"/>
    <w:rsid w:val="007362EB"/>
    <w:rsid w:val="00736449"/>
    <w:rsid w:val="0073689E"/>
    <w:rsid w:val="00736B55"/>
    <w:rsid w:val="007376E4"/>
    <w:rsid w:val="007377ED"/>
    <w:rsid w:val="007378F4"/>
    <w:rsid w:val="00737D5F"/>
    <w:rsid w:val="00737EAB"/>
    <w:rsid w:val="00737F1F"/>
    <w:rsid w:val="00737F39"/>
    <w:rsid w:val="00740971"/>
    <w:rsid w:val="00740AD9"/>
    <w:rsid w:val="00740CE8"/>
    <w:rsid w:val="00740DE4"/>
    <w:rsid w:val="00740FE8"/>
    <w:rsid w:val="007418F5"/>
    <w:rsid w:val="0074195E"/>
    <w:rsid w:val="00741C50"/>
    <w:rsid w:val="0074255F"/>
    <w:rsid w:val="00742C74"/>
    <w:rsid w:val="00742E00"/>
    <w:rsid w:val="00742E48"/>
    <w:rsid w:val="007430A6"/>
    <w:rsid w:val="007430D1"/>
    <w:rsid w:val="0074324E"/>
    <w:rsid w:val="00744819"/>
    <w:rsid w:val="007449D0"/>
    <w:rsid w:val="00744C4A"/>
    <w:rsid w:val="00744DAC"/>
    <w:rsid w:val="00744E4C"/>
    <w:rsid w:val="00745062"/>
    <w:rsid w:val="00745183"/>
    <w:rsid w:val="007454AD"/>
    <w:rsid w:val="007455C0"/>
    <w:rsid w:val="00745730"/>
    <w:rsid w:val="00745A31"/>
    <w:rsid w:val="00745CE6"/>
    <w:rsid w:val="00745E3F"/>
    <w:rsid w:val="007465F8"/>
    <w:rsid w:val="007466AC"/>
    <w:rsid w:val="007466C1"/>
    <w:rsid w:val="00746944"/>
    <w:rsid w:val="00746A4A"/>
    <w:rsid w:val="00746B90"/>
    <w:rsid w:val="00746C01"/>
    <w:rsid w:val="00746D5C"/>
    <w:rsid w:val="00747043"/>
    <w:rsid w:val="007470C1"/>
    <w:rsid w:val="00747447"/>
    <w:rsid w:val="00747716"/>
    <w:rsid w:val="00747858"/>
    <w:rsid w:val="007478D2"/>
    <w:rsid w:val="00747965"/>
    <w:rsid w:val="00747B24"/>
    <w:rsid w:val="0075010C"/>
    <w:rsid w:val="007503D1"/>
    <w:rsid w:val="0075073F"/>
    <w:rsid w:val="00750A11"/>
    <w:rsid w:val="00750C1E"/>
    <w:rsid w:val="00750D2A"/>
    <w:rsid w:val="00750D60"/>
    <w:rsid w:val="00750E77"/>
    <w:rsid w:val="00750EC8"/>
    <w:rsid w:val="00750EDC"/>
    <w:rsid w:val="00751259"/>
    <w:rsid w:val="00751372"/>
    <w:rsid w:val="0075255C"/>
    <w:rsid w:val="007528F7"/>
    <w:rsid w:val="007528FE"/>
    <w:rsid w:val="00752AFE"/>
    <w:rsid w:val="00752F7A"/>
    <w:rsid w:val="00752F8F"/>
    <w:rsid w:val="00752FB9"/>
    <w:rsid w:val="00753794"/>
    <w:rsid w:val="00753B42"/>
    <w:rsid w:val="00753D2B"/>
    <w:rsid w:val="00754355"/>
    <w:rsid w:val="00754626"/>
    <w:rsid w:val="007546A7"/>
    <w:rsid w:val="00754894"/>
    <w:rsid w:val="007549F1"/>
    <w:rsid w:val="00754C64"/>
    <w:rsid w:val="00754D7B"/>
    <w:rsid w:val="00755005"/>
    <w:rsid w:val="00755528"/>
    <w:rsid w:val="007555B7"/>
    <w:rsid w:val="00755C00"/>
    <w:rsid w:val="00755F16"/>
    <w:rsid w:val="00756461"/>
    <w:rsid w:val="007564F5"/>
    <w:rsid w:val="00756548"/>
    <w:rsid w:val="007565FA"/>
    <w:rsid w:val="00756841"/>
    <w:rsid w:val="00756BB8"/>
    <w:rsid w:val="00756BD5"/>
    <w:rsid w:val="00756F48"/>
    <w:rsid w:val="00756F5C"/>
    <w:rsid w:val="007572E9"/>
    <w:rsid w:val="007574D9"/>
    <w:rsid w:val="007575FC"/>
    <w:rsid w:val="0075774C"/>
    <w:rsid w:val="00757BAE"/>
    <w:rsid w:val="00757BF6"/>
    <w:rsid w:val="00757DFF"/>
    <w:rsid w:val="00757ED4"/>
    <w:rsid w:val="00757F14"/>
    <w:rsid w:val="00757F5E"/>
    <w:rsid w:val="007601C2"/>
    <w:rsid w:val="007604DA"/>
    <w:rsid w:val="00760DD7"/>
    <w:rsid w:val="0076108C"/>
    <w:rsid w:val="0076110C"/>
    <w:rsid w:val="0076142A"/>
    <w:rsid w:val="007615C3"/>
    <w:rsid w:val="007618E4"/>
    <w:rsid w:val="00761D82"/>
    <w:rsid w:val="00761DFE"/>
    <w:rsid w:val="00762523"/>
    <w:rsid w:val="00762919"/>
    <w:rsid w:val="007634F4"/>
    <w:rsid w:val="007634F6"/>
    <w:rsid w:val="007635D2"/>
    <w:rsid w:val="007635D6"/>
    <w:rsid w:val="007636B1"/>
    <w:rsid w:val="00763A59"/>
    <w:rsid w:val="00763D4F"/>
    <w:rsid w:val="00763D8C"/>
    <w:rsid w:val="00763E39"/>
    <w:rsid w:val="007642FF"/>
    <w:rsid w:val="00764A6B"/>
    <w:rsid w:val="00764B01"/>
    <w:rsid w:val="007656D0"/>
    <w:rsid w:val="0076585D"/>
    <w:rsid w:val="0076592E"/>
    <w:rsid w:val="007659A7"/>
    <w:rsid w:val="00765A99"/>
    <w:rsid w:val="007661BD"/>
    <w:rsid w:val="00766536"/>
    <w:rsid w:val="00766731"/>
    <w:rsid w:val="00766D06"/>
    <w:rsid w:val="007672F5"/>
    <w:rsid w:val="00767468"/>
    <w:rsid w:val="007675A1"/>
    <w:rsid w:val="00767A50"/>
    <w:rsid w:val="00767C95"/>
    <w:rsid w:val="00767E78"/>
    <w:rsid w:val="00770210"/>
    <w:rsid w:val="00770B3B"/>
    <w:rsid w:val="00770DF4"/>
    <w:rsid w:val="0077102A"/>
    <w:rsid w:val="0077236C"/>
    <w:rsid w:val="0077254D"/>
    <w:rsid w:val="00772B1D"/>
    <w:rsid w:val="00772B7A"/>
    <w:rsid w:val="00772C2D"/>
    <w:rsid w:val="00773194"/>
    <w:rsid w:val="007731E3"/>
    <w:rsid w:val="00773292"/>
    <w:rsid w:val="0077364E"/>
    <w:rsid w:val="00773C1B"/>
    <w:rsid w:val="00773DAA"/>
    <w:rsid w:val="00774089"/>
    <w:rsid w:val="00774592"/>
    <w:rsid w:val="00775120"/>
    <w:rsid w:val="00775289"/>
    <w:rsid w:val="007753CA"/>
    <w:rsid w:val="007753EC"/>
    <w:rsid w:val="0077552D"/>
    <w:rsid w:val="00775AD9"/>
    <w:rsid w:val="00775EE5"/>
    <w:rsid w:val="007763A5"/>
    <w:rsid w:val="00776F8D"/>
    <w:rsid w:val="0077749D"/>
    <w:rsid w:val="00777821"/>
    <w:rsid w:val="00777C78"/>
    <w:rsid w:val="00780196"/>
    <w:rsid w:val="007802C0"/>
    <w:rsid w:val="00780415"/>
    <w:rsid w:val="007805F3"/>
    <w:rsid w:val="0078060C"/>
    <w:rsid w:val="00780983"/>
    <w:rsid w:val="00780EA5"/>
    <w:rsid w:val="00781187"/>
    <w:rsid w:val="00781808"/>
    <w:rsid w:val="007818A5"/>
    <w:rsid w:val="00781BAE"/>
    <w:rsid w:val="00782034"/>
    <w:rsid w:val="0078211C"/>
    <w:rsid w:val="00782302"/>
    <w:rsid w:val="00782468"/>
    <w:rsid w:val="0078273E"/>
    <w:rsid w:val="007827B2"/>
    <w:rsid w:val="007829B2"/>
    <w:rsid w:val="00782C75"/>
    <w:rsid w:val="00782CFD"/>
    <w:rsid w:val="00782DE7"/>
    <w:rsid w:val="00782F6A"/>
    <w:rsid w:val="00783448"/>
    <w:rsid w:val="00783B04"/>
    <w:rsid w:val="00783F31"/>
    <w:rsid w:val="0078421F"/>
    <w:rsid w:val="0078493E"/>
    <w:rsid w:val="007849A2"/>
    <w:rsid w:val="00784DFC"/>
    <w:rsid w:val="00784E00"/>
    <w:rsid w:val="007850DD"/>
    <w:rsid w:val="007850F7"/>
    <w:rsid w:val="007853F9"/>
    <w:rsid w:val="00785516"/>
    <w:rsid w:val="007857F7"/>
    <w:rsid w:val="00785E03"/>
    <w:rsid w:val="0078608A"/>
    <w:rsid w:val="00786287"/>
    <w:rsid w:val="00786773"/>
    <w:rsid w:val="00786D7B"/>
    <w:rsid w:val="0078721F"/>
    <w:rsid w:val="00787220"/>
    <w:rsid w:val="00787C9F"/>
    <w:rsid w:val="00787DF4"/>
    <w:rsid w:val="00787E1A"/>
    <w:rsid w:val="00790227"/>
    <w:rsid w:val="007906BA"/>
    <w:rsid w:val="00790857"/>
    <w:rsid w:val="00790A9F"/>
    <w:rsid w:val="00790B2B"/>
    <w:rsid w:val="0079149F"/>
    <w:rsid w:val="00791512"/>
    <w:rsid w:val="00791FC6"/>
    <w:rsid w:val="0079207D"/>
    <w:rsid w:val="0079257A"/>
    <w:rsid w:val="00792AAA"/>
    <w:rsid w:val="00792B2C"/>
    <w:rsid w:val="00792C1E"/>
    <w:rsid w:val="0079314A"/>
    <w:rsid w:val="00793657"/>
    <w:rsid w:val="007938FD"/>
    <w:rsid w:val="00793B86"/>
    <w:rsid w:val="00793B9D"/>
    <w:rsid w:val="00793C0C"/>
    <w:rsid w:val="00793C59"/>
    <w:rsid w:val="0079415C"/>
    <w:rsid w:val="007942FC"/>
    <w:rsid w:val="007943B8"/>
    <w:rsid w:val="00794ACA"/>
    <w:rsid w:val="00794BE9"/>
    <w:rsid w:val="00794E1D"/>
    <w:rsid w:val="00794F4F"/>
    <w:rsid w:val="00795005"/>
    <w:rsid w:val="00795163"/>
    <w:rsid w:val="00795545"/>
    <w:rsid w:val="00795910"/>
    <w:rsid w:val="00795AEC"/>
    <w:rsid w:val="00795AEE"/>
    <w:rsid w:val="00795B9E"/>
    <w:rsid w:val="00795F23"/>
    <w:rsid w:val="007966D7"/>
    <w:rsid w:val="00796A2F"/>
    <w:rsid w:val="00796BDC"/>
    <w:rsid w:val="00796C02"/>
    <w:rsid w:val="00796DB8"/>
    <w:rsid w:val="00796F7B"/>
    <w:rsid w:val="0079719D"/>
    <w:rsid w:val="007973BC"/>
    <w:rsid w:val="007973D9"/>
    <w:rsid w:val="00797406"/>
    <w:rsid w:val="00797475"/>
    <w:rsid w:val="00797714"/>
    <w:rsid w:val="00797FF1"/>
    <w:rsid w:val="007A066A"/>
    <w:rsid w:val="007A170F"/>
    <w:rsid w:val="007A181C"/>
    <w:rsid w:val="007A1A89"/>
    <w:rsid w:val="007A1C66"/>
    <w:rsid w:val="007A224D"/>
    <w:rsid w:val="007A2439"/>
    <w:rsid w:val="007A25F6"/>
    <w:rsid w:val="007A267C"/>
    <w:rsid w:val="007A2945"/>
    <w:rsid w:val="007A2E63"/>
    <w:rsid w:val="007A305F"/>
    <w:rsid w:val="007A3348"/>
    <w:rsid w:val="007A336B"/>
    <w:rsid w:val="007A3433"/>
    <w:rsid w:val="007A34CA"/>
    <w:rsid w:val="007A37A5"/>
    <w:rsid w:val="007A3B1E"/>
    <w:rsid w:val="007A3C8E"/>
    <w:rsid w:val="007A3D89"/>
    <w:rsid w:val="007A4062"/>
    <w:rsid w:val="007A414D"/>
    <w:rsid w:val="007A44D3"/>
    <w:rsid w:val="007A4793"/>
    <w:rsid w:val="007A4936"/>
    <w:rsid w:val="007A4B82"/>
    <w:rsid w:val="007A4C3A"/>
    <w:rsid w:val="007A4C5E"/>
    <w:rsid w:val="007A4E13"/>
    <w:rsid w:val="007A4EE3"/>
    <w:rsid w:val="007A4F54"/>
    <w:rsid w:val="007A4FEA"/>
    <w:rsid w:val="007A5090"/>
    <w:rsid w:val="007A50BE"/>
    <w:rsid w:val="007A53D6"/>
    <w:rsid w:val="007A555B"/>
    <w:rsid w:val="007A5598"/>
    <w:rsid w:val="007A55B4"/>
    <w:rsid w:val="007A5A56"/>
    <w:rsid w:val="007A5F0B"/>
    <w:rsid w:val="007A61F2"/>
    <w:rsid w:val="007A631B"/>
    <w:rsid w:val="007A6611"/>
    <w:rsid w:val="007A6726"/>
    <w:rsid w:val="007A67AD"/>
    <w:rsid w:val="007A69A8"/>
    <w:rsid w:val="007A76F2"/>
    <w:rsid w:val="007A7923"/>
    <w:rsid w:val="007A7928"/>
    <w:rsid w:val="007A7C39"/>
    <w:rsid w:val="007B007A"/>
    <w:rsid w:val="007B0A53"/>
    <w:rsid w:val="007B0DB5"/>
    <w:rsid w:val="007B1132"/>
    <w:rsid w:val="007B1400"/>
    <w:rsid w:val="007B18FC"/>
    <w:rsid w:val="007B1935"/>
    <w:rsid w:val="007B1E33"/>
    <w:rsid w:val="007B264C"/>
    <w:rsid w:val="007B285B"/>
    <w:rsid w:val="007B2899"/>
    <w:rsid w:val="007B29F6"/>
    <w:rsid w:val="007B2AAA"/>
    <w:rsid w:val="007B2C18"/>
    <w:rsid w:val="007B2C5F"/>
    <w:rsid w:val="007B2E0D"/>
    <w:rsid w:val="007B344E"/>
    <w:rsid w:val="007B3929"/>
    <w:rsid w:val="007B3A9B"/>
    <w:rsid w:val="007B3B08"/>
    <w:rsid w:val="007B3B78"/>
    <w:rsid w:val="007B3C1E"/>
    <w:rsid w:val="007B3DDE"/>
    <w:rsid w:val="007B3E63"/>
    <w:rsid w:val="007B3EA3"/>
    <w:rsid w:val="007B3F9F"/>
    <w:rsid w:val="007B3FDA"/>
    <w:rsid w:val="007B402B"/>
    <w:rsid w:val="007B4143"/>
    <w:rsid w:val="007B48E4"/>
    <w:rsid w:val="007B48F9"/>
    <w:rsid w:val="007B4918"/>
    <w:rsid w:val="007B4BEC"/>
    <w:rsid w:val="007B4C35"/>
    <w:rsid w:val="007B4C99"/>
    <w:rsid w:val="007B53ED"/>
    <w:rsid w:val="007B53F4"/>
    <w:rsid w:val="007B54EE"/>
    <w:rsid w:val="007B5B8D"/>
    <w:rsid w:val="007B5D7E"/>
    <w:rsid w:val="007B6037"/>
    <w:rsid w:val="007B61FF"/>
    <w:rsid w:val="007B639E"/>
    <w:rsid w:val="007B69E9"/>
    <w:rsid w:val="007B6A51"/>
    <w:rsid w:val="007B731D"/>
    <w:rsid w:val="007B7C26"/>
    <w:rsid w:val="007B7F6C"/>
    <w:rsid w:val="007C0352"/>
    <w:rsid w:val="007C08E3"/>
    <w:rsid w:val="007C09BF"/>
    <w:rsid w:val="007C0B65"/>
    <w:rsid w:val="007C0CA5"/>
    <w:rsid w:val="007C1318"/>
    <w:rsid w:val="007C1374"/>
    <w:rsid w:val="007C13DF"/>
    <w:rsid w:val="007C1521"/>
    <w:rsid w:val="007C1892"/>
    <w:rsid w:val="007C1CC1"/>
    <w:rsid w:val="007C1DF3"/>
    <w:rsid w:val="007C1E04"/>
    <w:rsid w:val="007C207D"/>
    <w:rsid w:val="007C2102"/>
    <w:rsid w:val="007C25E8"/>
    <w:rsid w:val="007C271B"/>
    <w:rsid w:val="007C2864"/>
    <w:rsid w:val="007C2D14"/>
    <w:rsid w:val="007C2F5C"/>
    <w:rsid w:val="007C300E"/>
    <w:rsid w:val="007C32BA"/>
    <w:rsid w:val="007C3391"/>
    <w:rsid w:val="007C33D4"/>
    <w:rsid w:val="007C35AA"/>
    <w:rsid w:val="007C373B"/>
    <w:rsid w:val="007C3761"/>
    <w:rsid w:val="007C386C"/>
    <w:rsid w:val="007C3995"/>
    <w:rsid w:val="007C3B5D"/>
    <w:rsid w:val="007C3C01"/>
    <w:rsid w:val="007C3FC6"/>
    <w:rsid w:val="007C4716"/>
    <w:rsid w:val="007C4851"/>
    <w:rsid w:val="007C4B9B"/>
    <w:rsid w:val="007C4D49"/>
    <w:rsid w:val="007C573E"/>
    <w:rsid w:val="007C582E"/>
    <w:rsid w:val="007C5AAE"/>
    <w:rsid w:val="007C5BDB"/>
    <w:rsid w:val="007C6258"/>
    <w:rsid w:val="007C62C8"/>
    <w:rsid w:val="007C63B6"/>
    <w:rsid w:val="007C648B"/>
    <w:rsid w:val="007C64C5"/>
    <w:rsid w:val="007C6588"/>
    <w:rsid w:val="007C6874"/>
    <w:rsid w:val="007C6C71"/>
    <w:rsid w:val="007C70C6"/>
    <w:rsid w:val="007C7261"/>
    <w:rsid w:val="007C7448"/>
    <w:rsid w:val="007C77AF"/>
    <w:rsid w:val="007C77C4"/>
    <w:rsid w:val="007C7CBC"/>
    <w:rsid w:val="007D0C0D"/>
    <w:rsid w:val="007D0DE0"/>
    <w:rsid w:val="007D144D"/>
    <w:rsid w:val="007D150A"/>
    <w:rsid w:val="007D1527"/>
    <w:rsid w:val="007D190C"/>
    <w:rsid w:val="007D1CBE"/>
    <w:rsid w:val="007D1E87"/>
    <w:rsid w:val="007D2051"/>
    <w:rsid w:val="007D2108"/>
    <w:rsid w:val="007D21B1"/>
    <w:rsid w:val="007D23B4"/>
    <w:rsid w:val="007D287F"/>
    <w:rsid w:val="007D2948"/>
    <w:rsid w:val="007D2C4D"/>
    <w:rsid w:val="007D2C52"/>
    <w:rsid w:val="007D3382"/>
    <w:rsid w:val="007D35BD"/>
    <w:rsid w:val="007D3B68"/>
    <w:rsid w:val="007D414C"/>
    <w:rsid w:val="007D4520"/>
    <w:rsid w:val="007D45CA"/>
    <w:rsid w:val="007D4E76"/>
    <w:rsid w:val="007D5664"/>
    <w:rsid w:val="007D5AD3"/>
    <w:rsid w:val="007D5B03"/>
    <w:rsid w:val="007D5D57"/>
    <w:rsid w:val="007D609D"/>
    <w:rsid w:val="007D6771"/>
    <w:rsid w:val="007D6884"/>
    <w:rsid w:val="007D69B2"/>
    <w:rsid w:val="007D7152"/>
    <w:rsid w:val="007D71C9"/>
    <w:rsid w:val="007D74C9"/>
    <w:rsid w:val="007D769F"/>
    <w:rsid w:val="007D7A12"/>
    <w:rsid w:val="007D7F15"/>
    <w:rsid w:val="007D7F29"/>
    <w:rsid w:val="007D7FF1"/>
    <w:rsid w:val="007E0144"/>
    <w:rsid w:val="007E0341"/>
    <w:rsid w:val="007E0603"/>
    <w:rsid w:val="007E0734"/>
    <w:rsid w:val="007E07EE"/>
    <w:rsid w:val="007E087E"/>
    <w:rsid w:val="007E0B47"/>
    <w:rsid w:val="007E0CDD"/>
    <w:rsid w:val="007E1063"/>
    <w:rsid w:val="007E10AE"/>
    <w:rsid w:val="007E115F"/>
    <w:rsid w:val="007E1200"/>
    <w:rsid w:val="007E1500"/>
    <w:rsid w:val="007E1A91"/>
    <w:rsid w:val="007E1ACF"/>
    <w:rsid w:val="007E1D1D"/>
    <w:rsid w:val="007E2129"/>
    <w:rsid w:val="007E22BE"/>
    <w:rsid w:val="007E294A"/>
    <w:rsid w:val="007E2BB2"/>
    <w:rsid w:val="007E2EBB"/>
    <w:rsid w:val="007E321B"/>
    <w:rsid w:val="007E3293"/>
    <w:rsid w:val="007E36EF"/>
    <w:rsid w:val="007E3DB5"/>
    <w:rsid w:val="007E4144"/>
    <w:rsid w:val="007E42B7"/>
    <w:rsid w:val="007E445A"/>
    <w:rsid w:val="007E448B"/>
    <w:rsid w:val="007E4674"/>
    <w:rsid w:val="007E48E9"/>
    <w:rsid w:val="007E4932"/>
    <w:rsid w:val="007E4988"/>
    <w:rsid w:val="007E4B27"/>
    <w:rsid w:val="007E4B49"/>
    <w:rsid w:val="007E4B7C"/>
    <w:rsid w:val="007E4F2F"/>
    <w:rsid w:val="007E58ED"/>
    <w:rsid w:val="007E5970"/>
    <w:rsid w:val="007E5A9F"/>
    <w:rsid w:val="007E5BFE"/>
    <w:rsid w:val="007E6371"/>
    <w:rsid w:val="007E64A9"/>
    <w:rsid w:val="007E6766"/>
    <w:rsid w:val="007E681E"/>
    <w:rsid w:val="007E6A7F"/>
    <w:rsid w:val="007E7071"/>
    <w:rsid w:val="007E721E"/>
    <w:rsid w:val="007E7222"/>
    <w:rsid w:val="007E740E"/>
    <w:rsid w:val="007E7624"/>
    <w:rsid w:val="007E77C3"/>
    <w:rsid w:val="007E7B03"/>
    <w:rsid w:val="007E7D8C"/>
    <w:rsid w:val="007E7EA6"/>
    <w:rsid w:val="007F04C9"/>
    <w:rsid w:val="007F070C"/>
    <w:rsid w:val="007F0744"/>
    <w:rsid w:val="007F0774"/>
    <w:rsid w:val="007F09A8"/>
    <w:rsid w:val="007F0B80"/>
    <w:rsid w:val="007F0D33"/>
    <w:rsid w:val="007F0D76"/>
    <w:rsid w:val="007F0FCB"/>
    <w:rsid w:val="007F1385"/>
    <w:rsid w:val="007F1451"/>
    <w:rsid w:val="007F16CA"/>
    <w:rsid w:val="007F1863"/>
    <w:rsid w:val="007F18B3"/>
    <w:rsid w:val="007F192C"/>
    <w:rsid w:val="007F1989"/>
    <w:rsid w:val="007F2037"/>
    <w:rsid w:val="007F2128"/>
    <w:rsid w:val="007F2172"/>
    <w:rsid w:val="007F225B"/>
    <w:rsid w:val="007F27CB"/>
    <w:rsid w:val="007F2B92"/>
    <w:rsid w:val="007F2CBA"/>
    <w:rsid w:val="007F316D"/>
    <w:rsid w:val="007F36BD"/>
    <w:rsid w:val="007F3A5D"/>
    <w:rsid w:val="007F3B63"/>
    <w:rsid w:val="007F3B78"/>
    <w:rsid w:val="007F4165"/>
    <w:rsid w:val="007F4DB6"/>
    <w:rsid w:val="007F4F16"/>
    <w:rsid w:val="007F5143"/>
    <w:rsid w:val="007F523B"/>
    <w:rsid w:val="007F5376"/>
    <w:rsid w:val="007F5701"/>
    <w:rsid w:val="007F572F"/>
    <w:rsid w:val="007F5B8F"/>
    <w:rsid w:val="007F5BFB"/>
    <w:rsid w:val="007F5C03"/>
    <w:rsid w:val="007F5C43"/>
    <w:rsid w:val="007F5D6B"/>
    <w:rsid w:val="007F6107"/>
    <w:rsid w:val="007F6214"/>
    <w:rsid w:val="007F6768"/>
    <w:rsid w:val="007F67BB"/>
    <w:rsid w:val="007F69A5"/>
    <w:rsid w:val="007F6DF5"/>
    <w:rsid w:val="007F6F1F"/>
    <w:rsid w:val="007F7657"/>
    <w:rsid w:val="007F7825"/>
    <w:rsid w:val="007F796A"/>
    <w:rsid w:val="007F7B29"/>
    <w:rsid w:val="007F7D8F"/>
    <w:rsid w:val="00800338"/>
    <w:rsid w:val="008003FB"/>
    <w:rsid w:val="00800494"/>
    <w:rsid w:val="00800517"/>
    <w:rsid w:val="008006B6"/>
    <w:rsid w:val="00800B8F"/>
    <w:rsid w:val="00800D69"/>
    <w:rsid w:val="00800F51"/>
    <w:rsid w:val="00801690"/>
    <w:rsid w:val="008016DF"/>
    <w:rsid w:val="0080187B"/>
    <w:rsid w:val="00801D1D"/>
    <w:rsid w:val="00801F70"/>
    <w:rsid w:val="00802313"/>
    <w:rsid w:val="00802447"/>
    <w:rsid w:val="008025C0"/>
    <w:rsid w:val="00802715"/>
    <w:rsid w:val="00802918"/>
    <w:rsid w:val="00802C6A"/>
    <w:rsid w:val="0080310C"/>
    <w:rsid w:val="00803129"/>
    <w:rsid w:val="008033B6"/>
    <w:rsid w:val="0080367C"/>
    <w:rsid w:val="008037EB"/>
    <w:rsid w:val="00803CDB"/>
    <w:rsid w:val="00803EEA"/>
    <w:rsid w:val="00804148"/>
    <w:rsid w:val="00804477"/>
    <w:rsid w:val="008045D3"/>
    <w:rsid w:val="00804B66"/>
    <w:rsid w:val="00804BD8"/>
    <w:rsid w:val="00804D39"/>
    <w:rsid w:val="00804F28"/>
    <w:rsid w:val="008054ED"/>
    <w:rsid w:val="00805607"/>
    <w:rsid w:val="00805666"/>
    <w:rsid w:val="00805903"/>
    <w:rsid w:val="00805DDB"/>
    <w:rsid w:val="00805DE2"/>
    <w:rsid w:val="00805F25"/>
    <w:rsid w:val="00805F54"/>
    <w:rsid w:val="0080601B"/>
    <w:rsid w:val="008062B0"/>
    <w:rsid w:val="008064E7"/>
    <w:rsid w:val="00806526"/>
    <w:rsid w:val="008069E0"/>
    <w:rsid w:val="00806D7A"/>
    <w:rsid w:val="008070D8"/>
    <w:rsid w:val="0080720A"/>
    <w:rsid w:val="008072F6"/>
    <w:rsid w:val="008073E3"/>
    <w:rsid w:val="008075B6"/>
    <w:rsid w:val="0080760E"/>
    <w:rsid w:val="008079CD"/>
    <w:rsid w:val="00807BC8"/>
    <w:rsid w:val="00810281"/>
    <w:rsid w:val="00810626"/>
    <w:rsid w:val="0081077F"/>
    <w:rsid w:val="00810A61"/>
    <w:rsid w:val="00810AF2"/>
    <w:rsid w:val="00810C46"/>
    <w:rsid w:val="00810CE5"/>
    <w:rsid w:val="00810D95"/>
    <w:rsid w:val="00810E5F"/>
    <w:rsid w:val="0081156C"/>
    <w:rsid w:val="008116AF"/>
    <w:rsid w:val="008119BE"/>
    <w:rsid w:val="00811A80"/>
    <w:rsid w:val="00811C68"/>
    <w:rsid w:val="00812279"/>
    <w:rsid w:val="008122F3"/>
    <w:rsid w:val="00812BC8"/>
    <w:rsid w:val="00812C9D"/>
    <w:rsid w:val="0081326C"/>
    <w:rsid w:val="00813790"/>
    <w:rsid w:val="0081389A"/>
    <w:rsid w:val="00813927"/>
    <w:rsid w:val="00813AD9"/>
    <w:rsid w:val="00813D0B"/>
    <w:rsid w:val="00813D0C"/>
    <w:rsid w:val="0081423F"/>
    <w:rsid w:val="008144AB"/>
    <w:rsid w:val="008144FB"/>
    <w:rsid w:val="008148B4"/>
    <w:rsid w:val="00814C8D"/>
    <w:rsid w:val="00815198"/>
    <w:rsid w:val="008153B2"/>
    <w:rsid w:val="008156B1"/>
    <w:rsid w:val="0081587E"/>
    <w:rsid w:val="00815D4B"/>
    <w:rsid w:val="00815F36"/>
    <w:rsid w:val="00815FE7"/>
    <w:rsid w:val="008161CC"/>
    <w:rsid w:val="008163DA"/>
    <w:rsid w:val="0081646E"/>
    <w:rsid w:val="00816666"/>
    <w:rsid w:val="0081674B"/>
    <w:rsid w:val="0081676E"/>
    <w:rsid w:val="00816857"/>
    <w:rsid w:val="00816C9D"/>
    <w:rsid w:val="00816CD5"/>
    <w:rsid w:val="00816F62"/>
    <w:rsid w:val="0081742B"/>
    <w:rsid w:val="008177D4"/>
    <w:rsid w:val="00817FAC"/>
    <w:rsid w:val="00817FC3"/>
    <w:rsid w:val="008202CB"/>
    <w:rsid w:val="008203D5"/>
    <w:rsid w:val="00820565"/>
    <w:rsid w:val="0082066B"/>
    <w:rsid w:val="00820763"/>
    <w:rsid w:val="008207BA"/>
    <w:rsid w:val="008207C5"/>
    <w:rsid w:val="00820A9D"/>
    <w:rsid w:val="00820D5C"/>
    <w:rsid w:val="00821232"/>
    <w:rsid w:val="00821386"/>
    <w:rsid w:val="008213D8"/>
    <w:rsid w:val="008213F4"/>
    <w:rsid w:val="008215C5"/>
    <w:rsid w:val="008216BC"/>
    <w:rsid w:val="00821A3E"/>
    <w:rsid w:val="0082209A"/>
    <w:rsid w:val="0082215B"/>
    <w:rsid w:val="00822196"/>
    <w:rsid w:val="008223DE"/>
    <w:rsid w:val="008226B1"/>
    <w:rsid w:val="008227B3"/>
    <w:rsid w:val="008227B9"/>
    <w:rsid w:val="00822B28"/>
    <w:rsid w:val="00823855"/>
    <w:rsid w:val="00823880"/>
    <w:rsid w:val="008238D0"/>
    <w:rsid w:val="008238FF"/>
    <w:rsid w:val="00823A2E"/>
    <w:rsid w:val="00823C7C"/>
    <w:rsid w:val="00823CAC"/>
    <w:rsid w:val="00823CE8"/>
    <w:rsid w:val="00823D51"/>
    <w:rsid w:val="00823D5D"/>
    <w:rsid w:val="00823E8E"/>
    <w:rsid w:val="00823EEA"/>
    <w:rsid w:val="00824027"/>
    <w:rsid w:val="0082403D"/>
    <w:rsid w:val="0082453A"/>
    <w:rsid w:val="00824624"/>
    <w:rsid w:val="008248CB"/>
    <w:rsid w:val="00824BC9"/>
    <w:rsid w:val="00824E17"/>
    <w:rsid w:val="00824E9D"/>
    <w:rsid w:val="0082508C"/>
    <w:rsid w:val="008252E7"/>
    <w:rsid w:val="0082554B"/>
    <w:rsid w:val="00825A1D"/>
    <w:rsid w:val="00825AAE"/>
    <w:rsid w:val="00825AF0"/>
    <w:rsid w:val="00825C40"/>
    <w:rsid w:val="008261BC"/>
    <w:rsid w:val="00826602"/>
    <w:rsid w:val="00826898"/>
    <w:rsid w:val="008275D3"/>
    <w:rsid w:val="008277E1"/>
    <w:rsid w:val="0082780B"/>
    <w:rsid w:val="00827A4F"/>
    <w:rsid w:val="00827CFD"/>
    <w:rsid w:val="00827DF6"/>
    <w:rsid w:val="00830454"/>
    <w:rsid w:val="00830DEE"/>
    <w:rsid w:val="008310B9"/>
    <w:rsid w:val="0083133D"/>
    <w:rsid w:val="008314CF"/>
    <w:rsid w:val="008316FB"/>
    <w:rsid w:val="00831CA6"/>
    <w:rsid w:val="00831EAA"/>
    <w:rsid w:val="00832159"/>
    <w:rsid w:val="00832216"/>
    <w:rsid w:val="008325BE"/>
    <w:rsid w:val="00832705"/>
    <w:rsid w:val="00832861"/>
    <w:rsid w:val="00832AEE"/>
    <w:rsid w:val="00832BC0"/>
    <w:rsid w:val="00832C3D"/>
    <w:rsid w:val="00832C68"/>
    <w:rsid w:val="00832FBD"/>
    <w:rsid w:val="008333DD"/>
    <w:rsid w:val="00833417"/>
    <w:rsid w:val="0083348A"/>
    <w:rsid w:val="00833C06"/>
    <w:rsid w:val="00833CA5"/>
    <w:rsid w:val="00833D6B"/>
    <w:rsid w:val="00833FF5"/>
    <w:rsid w:val="00833FF6"/>
    <w:rsid w:val="00834383"/>
    <w:rsid w:val="0083441D"/>
    <w:rsid w:val="008346AC"/>
    <w:rsid w:val="008349D2"/>
    <w:rsid w:val="008350E2"/>
    <w:rsid w:val="00835224"/>
    <w:rsid w:val="008352A6"/>
    <w:rsid w:val="0083569B"/>
    <w:rsid w:val="008357AE"/>
    <w:rsid w:val="00835D41"/>
    <w:rsid w:val="00835DF7"/>
    <w:rsid w:val="00836166"/>
    <w:rsid w:val="00836492"/>
    <w:rsid w:val="00836563"/>
    <w:rsid w:val="008367A3"/>
    <w:rsid w:val="00836ADE"/>
    <w:rsid w:val="00836E45"/>
    <w:rsid w:val="00837257"/>
    <w:rsid w:val="008372F0"/>
    <w:rsid w:val="00837411"/>
    <w:rsid w:val="00837898"/>
    <w:rsid w:val="008402D5"/>
    <w:rsid w:val="00840366"/>
    <w:rsid w:val="008405B6"/>
    <w:rsid w:val="00840A8B"/>
    <w:rsid w:val="00840B0F"/>
    <w:rsid w:val="00840CBF"/>
    <w:rsid w:val="00840DF5"/>
    <w:rsid w:val="008414F7"/>
    <w:rsid w:val="00841774"/>
    <w:rsid w:val="0084190B"/>
    <w:rsid w:val="00841912"/>
    <w:rsid w:val="00841B8A"/>
    <w:rsid w:val="00841D3D"/>
    <w:rsid w:val="00842373"/>
    <w:rsid w:val="00842380"/>
    <w:rsid w:val="00842615"/>
    <w:rsid w:val="008426FE"/>
    <w:rsid w:val="00842AB3"/>
    <w:rsid w:val="00843323"/>
    <w:rsid w:val="008439E7"/>
    <w:rsid w:val="00843A74"/>
    <w:rsid w:val="00843AA5"/>
    <w:rsid w:val="00843ADF"/>
    <w:rsid w:val="00844240"/>
    <w:rsid w:val="008447A6"/>
    <w:rsid w:val="00844A9D"/>
    <w:rsid w:val="00844D7B"/>
    <w:rsid w:val="00844FA1"/>
    <w:rsid w:val="008451D1"/>
    <w:rsid w:val="00845D12"/>
    <w:rsid w:val="00845DB3"/>
    <w:rsid w:val="00846453"/>
    <w:rsid w:val="008464D0"/>
    <w:rsid w:val="00846A9E"/>
    <w:rsid w:val="0084702F"/>
    <w:rsid w:val="00847313"/>
    <w:rsid w:val="008474A9"/>
    <w:rsid w:val="008477DF"/>
    <w:rsid w:val="00847AAA"/>
    <w:rsid w:val="00847FE4"/>
    <w:rsid w:val="00850280"/>
    <w:rsid w:val="00850395"/>
    <w:rsid w:val="0085059B"/>
    <w:rsid w:val="008506BC"/>
    <w:rsid w:val="0085092D"/>
    <w:rsid w:val="00850D5C"/>
    <w:rsid w:val="0085106C"/>
    <w:rsid w:val="0085111D"/>
    <w:rsid w:val="00851285"/>
    <w:rsid w:val="00851A49"/>
    <w:rsid w:val="00851A7C"/>
    <w:rsid w:val="00851B96"/>
    <w:rsid w:val="00851C61"/>
    <w:rsid w:val="008520FF"/>
    <w:rsid w:val="00852308"/>
    <w:rsid w:val="00852827"/>
    <w:rsid w:val="00852FB1"/>
    <w:rsid w:val="0085309E"/>
    <w:rsid w:val="008530AB"/>
    <w:rsid w:val="008536B8"/>
    <w:rsid w:val="00853883"/>
    <w:rsid w:val="00853919"/>
    <w:rsid w:val="00853ACE"/>
    <w:rsid w:val="00853CA5"/>
    <w:rsid w:val="00853D3F"/>
    <w:rsid w:val="00853D9C"/>
    <w:rsid w:val="008540B1"/>
    <w:rsid w:val="008543EA"/>
    <w:rsid w:val="00854B1A"/>
    <w:rsid w:val="0085559F"/>
    <w:rsid w:val="00855846"/>
    <w:rsid w:val="00855873"/>
    <w:rsid w:val="00855893"/>
    <w:rsid w:val="00855BED"/>
    <w:rsid w:val="00855C03"/>
    <w:rsid w:val="00855DE3"/>
    <w:rsid w:val="00855F17"/>
    <w:rsid w:val="00856348"/>
    <w:rsid w:val="0085635D"/>
    <w:rsid w:val="0085636A"/>
    <w:rsid w:val="0085641B"/>
    <w:rsid w:val="008567F8"/>
    <w:rsid w:val="00856B0C"/>
    <w:rsid w:val="00856CD4"/>
    <w:rsid w:val="00856EB3"/>
    <w:rsid w:val="00856F36"/>
    <w:rsid w:val="0085743A"/>
    <w:rsid w:val="008576C4"/>
    <w:rsid w:val="008577A8"/>
    <w:rsid w:val="00857881"/>
    <w:rsid w:val="00857ABA"/>
    <w:rsid w:val="00857C62"/>
    <w:rsid w:val="00857F92"/>
    <w:rsid w:val="0086052B"/>
    <w:rsid w:val="008605F2"/>
    <w:rsid w:val="0086068E"/>
    <w:rsid w:val="00860BB3"/>
    <w:rsid w:val="00861422"/>
    <w:rsid w:val="0086195D"/>
    <w:rsid w:val="00861B75"/>
    <w:rsid w:val="00861DEB"/>
    <w:rsid w:val="00862266"/>
    <w:rsid w:val="00862295"/>
    <w:rsid w:val="008622FC"/>
    <w:rsid w:val="00862389"/>
    <w:rsid w:val="008625AA"/>
    <w:rsid w:val="008626B9"/>
    <w:rsid w:val="008627CD"/>
    <w:rsid w:val="00862887"/>
    <w:rsid w:val="00862919"/>
    <w:rsid w:val="00862BE3"/>
    <w:rsid w:val="00862CAB"/>
    <w:rsid w:val="00862CB3"/>
    <w:rsid w:val="00862FE9"/>
    <w:rsid w:val="00863163"/>
    <w:rsid w:val="008631E6"/>
    <w:rsid w:val="00863B1A"/>
    <w:rsid w:val="00863DE8"/>
    <w:rsid w:val="00863ECA"/>
    <w:rsid w:val="0086444D"/>
    <w:rsid w:val="00864582"/>
    <w:rsid w:val="0086469F"/>
    <w:rsid w:val="008647A8"/>
    <w:rsid w:val="008649E4"/>
    <w:rsid w:val="00864E6E"/>
    <w:rsid w:val="008650B1"/>
    <w:rsid w:val="00865687"/>
    <w:rsid w:val="00865A5A"/>
    <w:rsid w:val="00865D35"/>
    <w:rsid w:val="00865F97"/>
    <w:rsid w:val="008664E9"/>
    <w:rsid w:val="008669AE"/>
    <w:rsid w:val="00866C35"/>
    <w:rsid w:val="00866E6D"/>
    <w:rsid w:val="00867258"/>
    <w:rsid w:val="0086779E"/>
    <w:rsid w:val="00867ACF"/>
    <w:rsid w:val="00867E2C"/>
    <w:rsid w:val="008700DC"/>
    <w:rsid w:val="0087012E"/>
    <w:rsid w:val="00870260"/>
    <w:rsid w:val="008706CB"/>
    <w:rsid w:val="008709D2"/>
    <w:rsid w:val="00870AA9"/>
    <w:rsid w:val="00870BC9"/>
    <w:rsid w:val="008710B2"/>
    <w:rsid w:val="008713DA"/>
    <w:rsid w:val="0087157B"/>
    <w:rsid w:val="00871E85"/>
    <w:rsid w:val="00872025"/>
    <w:rsid w:val="00872191"/>
    <w:rsid w:val="00872277"/>
    <w:rsid w:val="0087242C"/>
    <w:rsid w:val="0087244E"/>
    <w:rsid w:val="00872606"/>
    <w:rsid w:val="00872B75"/>
    <w:rsid w:val="00872CDE"/>
    <w:rsid w:val="00873417"/>
    <w:rsid w:val="00873696"/>
    <w:rsid w:val="00873DFC"/>
    <w:rsid w:val="00873EF3"/>
    <w:rsid w:val="0087403B"/>
    <w:rsid w:val="008742EA"/>
    <w:rsid w:val="00874748"/>
    <w:rsid w:val="008749DE"/>
    <w:rsid w:val="008757FD"/>
    <w:rsid w:val="00875821"/>
    <w:rsid w:val="00875931"/>
    <w:rsid w:val="00875C60"/>
    <w:rsid w:val="00875CE0"/>
    <w:rsid w:val="00875D18"/>
    <w:rsid w:val="008760BB"/>
    <w:rsid w:val="00876145"/>
    <w:rsid w:val="00876722"/>
    <w:rsid w:val="00876A4D"/>
    <w:rsid w:val="00876AE8"/>
    <w:rsid w:val="00876D29"/>
    <w:rsid w:val="00876D44"/>
    <w:rsid w:val="008773BC"/>
    <w:rsid w:val="008774BC"/>
    <w:rsid w:val="00877572"/>
    <w:rsid w:val="008778B8"/>
    <w:rsid w:val="0088023B"/>
    <w:rsid w:val="00880560"/>
    <w:rsid w:val="0088074E"/>
    <w:rsid w:val="00880A6C"/>
    <w:rsid w:val="00880B5C"/>
    <w:rsid w:val="00880D56"/>
    <w:rsid w:val="008811F2"/>
    <w:rsid w:val="00881319"/>
    <w:rsid w:val="008813BA"/>
    <w:rsid w:val="00881409"/>
    <w:rsid w:val="00881583"/>
    <w:rsid w:val="008818A2"/>
    <w:rsid w:val="008820DB"/>
    <w:rsid w:val="00882130"/>
    <w:rsid w:val="0088218C"/>
    <w:rsid w:val="00882346"/>
    <w:rsid w:val="008823CF"/>
    <w:rsid w:val="008826B2"/>
    <w:rsid w:val="008826B8"/>
    <w:rsid w:val="0088279C"/>
    <w:rsid w:val="00882B48"/>
    <w:rsid w:val="00882C41"/>
    <w:rsid w:val="00882D5E"/>
    <w:rsid w:val="00882DE6"/>
    <w:rsid w:val="00883130"/>
    <w:rsid w:val="0088386D"/>
    <w:rsid w:val="00883CAF"/>
    <w:rsid w:val="00883E45"/>
    <w:rsid w:val="008840C7"/>
    <w:rsid w:val="00884608"/>
    <w:rsid w:val="00884D39"/>
    <w:rsid w:val="00884E5F"/>
    <w:rsid w:val="00884F3D"/>
    <w:rsid w:val="00884F43"/>
    <w:rsid w:val="00885128"/>
    <w:rsid w:val="0088554B"/>
    <w:rsid w:val="00885969"/>
    <w:rsid w:val="00885B9B"/>
    <w:rsid w:val="00885BD0"/>
    <w:rsid w:val="00885FCF"/>
    <w:rsid w:val="008866CD"/>
    <w:rsid w:val="008867C3"/>
    <w:rsid w:val="00886F1E"/>
    <w:rsid w:val="0088727B"/>
    <w:rsid w:val="008874C5"/>
    <w:rsid w:val="008875A9"/>
    <w:rsid w:val="00887CD2"/>
    <w:rsid w:val="00890125"/>
    <w:rsid w:val="0089046C"/>
    <w:rsid w:val="00890EE1"/>
    <w:rsid w:val="00891034"/>
    <w:rsid w:val="0089104D"/>
    <w:rsid w:val="0089109D"/>
    <w:rsid w:val="008913A6"/>
    <w:rsid w:val="008916E4"/>
    <w:rsid w:val="00891AEF"/>
    <w:rsid w:val="00891B19"/>
    <w:rsid w:val="00891C15"/>
    <w:rsid w:val="00891D9C"/>
    <w:rsid w:val="00891E53"/>
    <w:rsid w:val="00892448"/>
    <w:rsid w:val="0089286F"/>
    <w:rsid w:val="008928A5"/>
    <w:rsid w:val="00892B6A"/>
    <w:rsid w:val="00892B89"/>
    <w:rsid w:val="00893135"/>
    <w:rsid w:val="008932EB"/>
    <w:rsid w:val="0089337B"/>
    <w:rsid w:val="00893574"/>
    <w:rsid w:val="008935C9"/>
    <w:rsid w:val="0089375A"/>
    <w:rsid w:val="008937D6"/>
    <w:rsid w:val="00893932"/>
    <w:rsid w:val="00893E49"/>
    <w:rsid w:val="00894198"/>
    <w:rsid w:val="00894692"/>
    <w:rsid w:val="008946C9"/>
    <w:rsid w:val="008946DE"/>
    <w:rsid w:val="008947A2"/>
    <w:rsid w:val="00894D44"/>
    <w:rsid w:val="00894D8B"/>
    <w:rsid w:val="00895B4B"/>
    <w:rsid w:val="00895DEF"/>
    <w:rsid w:val="00895F85"/>
    <w:rsid w:val="0089627B"/>
    <w:rsid w:val="00896370"/>
    <w:rsid w:val="008964D5"/>
    <w:rsid w:val="0089658F"/>
    <w:rsid w:val="00896611"/>
    <w:rsid w:val="008966E6"/>
    <w:rsid w:val="008967AC"/>
    <w:rsid w:val="00896A08"/>
    <w:rsid w:val="00896F72"/>
    <w:rsid w:val="00896FE0"/>
    <w:rsid w:val="008976D9"/>
    <w:rsid w:val="0089773E"/>
    <w:rsid w:val="00897ADC"/>
    <w:rsid w:val="00897D3D"/>
    <w:rsid w:val="008A02D3"/>
    <w:rsid w:val="008A041F"/>
    <w:rsid w:val="008A09B3"/>
    <w:rsid w:val="008A09C4"/>
    <w:rsid w:val="008A0ABF"/>
    <w:rsid w:val="008A0AF8"/>
    <w:rsid w:val="008A0EC3"/>
    <w:rsid w:val="008A15E5"/>
    <w:rsid w:val="008A1E36"/>
    <w:rsid w:val="008A2123"/>
    <w:rsid w:val="008A2185"/>
    <w:rsid w:val="008A2325"/>
    <w:rsid w:val="008A23CA"/>
    <w:rsid w:val="008A2671"/>
    <w:rsid w:val="008A26B1"/>
    <w:rsid w:val="008A2D7F"/>
    <w:rsid w:val="008A31BF"/>
    <w:rsid w:val="008A31ED"/>
    <w:rsid w:val="008A320D"/>
    <w:rsid w:val="008A353A"/>
    <w:rsid w:val="008A3547"/>
    <w:rsid w:val="008A36BE"/>
    <w:rsid w:val="008A36E5"/>
    <w:rsid w:val="008A39BC"/>
    <w:rsid w:val="008A3C13"/>
    <w:rsid w:val="008A482D"/>
    <w:rsid w:val="008A496D"/>
    <w:rsid w:val="008A4BB6"/>
    <w:rsid w:val="008A4D4B"/>
    <w:rsid w:val="008A4EE4"/>
    <w:rsid w:val="008A5325"/>
    <w:rsid w:val="008A55CE"/>
    <w:rsid w:val="008A5A4D"/>
    <w:rsid w:val="008A5C12"/>
    <w:rsid w:val="008A5DDF"/>
    <w:rsid w:val="008A5F39"/>
    <w:rsid w:val="008A5F4E"/>
    <w:rsid w:val="008A634F"/>
    <w:rsid w:val="008A6518"/>
    <w:rsid w:val="008A67AD"/>
    <w:rsid w:val="008A6C19"/>
    <w:rsid w:val="008A6C90"/>
    <w:rsid w:val="008A7D00"/>
    <w:rsid w:val="008B0141"/>
    <w:rsid w:val="008B0174"/>
    <w:rsid w:val="008B02EA"/>
    <w:rsid w:val="008B0774"/>
    <w:rsid w:val="008B08F9"/>
    <w:rsid w:val="008B0A43"/>
    <w:rsid w:val="008B0C32"/>
    <w:rsid w:val="008B0C6D"/>
    <w:rsid w:val="008B0EB9"/>
    <w:rsid w:val="008B1232"/>
    <w:rsid w:val="008B1582"/>
    <w:rsid w:val="008B1623"/>
    <w:rsid w:val="008B2166"/>
    <w:rsid w:val="008B2229"/>
    <w:rsid w:val="008B22E1"/>
    <w:rsid w:val="008B2D6E"/>
    <w:rsid w:val="008B3073"/>
    <w:rsid w:val="008B31C9"/>
    <w:rsid w:val="008B32D5"/>
    <w:rsid w:val="008B3419"/>
    <w:rsid w:val="008B3663"/>
    <w:rsid w:val="008B3762"/>
    <w:rsid w:val="008B385F"/>
    <w:rsid w:val="008B3E88"/>
    <w:rsid w:val="008B4162"/>
    <w:rsid w:val="008B4650"/>
    <w:rsid w:val="008B4737"/>
    <w:rsid w:val="008B4B5C"/>
    <w:rsid w:val="008B4F70"/>
    <w:rsid w:val="008B4F89"/>
    <w:rsid w:val="008B52E0"/>
    <w:rsid w:val="008B5367"/>
    <w:rsid w:val="008B553D"/>
    <w:rsid w:val="008B557C"/>
    <w:rsid w:val="008B56D7"/>
    <w:rsid w:val="008B57D5"/>
    <w:rsid w:val="008B57EE"/>
    <w:rsid w:val="008B62BD"/>
    <w:rsid w:val="008B6750"/>
    <w:rsid w:val="008B6CC2"/>
    <w:rsid w:val="008B7035"/>
    <w:rsid w:val="008B70FA"/>
    <w:rsid w:val="008B72AC"/>
    <w:rsid w:val="008B7849"/>
    <w:rsid w:val="008B78A4"/>
    <w:rsid w:val="008B7D9E"/>
    <w:rsid w:val="008C00C6"/>
    <w:rsid w:val="008C04D2"/>
    <w:rsid w:val="008C0619"/>
    <w:rsid w:val="008C0695"/>
    <w:rsid w:val="008C0A1D"/>
    <w:rsid w:val="008C0A2F"/>
    <w:rsid w:val="008C0B9A"/>
    <w:rsid w:val="008C0CA7"/>
    <w:rsid w:val="008C0D0A"/>
    <w:rsid w:val="008C0FF5"/>
    <w:rsid w:val="008C1063"/>
    <w:rsid w:val="008C10C3"/>
    <w:rsid w:val="008C1715"/>
    <w:rsid w:val="008C1928"/>
    <w:rsid w:val="008C1A68"/>
    <w:rsid w:val="008C1C0C"/>
    <w:rsid w:val="008C1F96"/>
    <w:rsid w:val="008C2BD6"/>
    <w:rsid w:val="008C2DCA"/>
    <w:rsid w:val="008C3026"/>
    <w:rsid w:val="008C3057"/>
    <w:rsid w:val="008C31C7"/>
    <w:rsid w:val="008C3292"/>
    <w:rsid w:val="008C3568"/>
    <w:rsid w:val="008C3812"/>
    <w:rsid w:val="008C394B"/>
    <w:rsid w:val="008C3E12"/>
    <w:rsid w:val="008C4353"/>
    <w:rsid w:val="008C4672"/>
    <w:rsid w:val="008C47A3"/>
    <w:rsid w:val="008C47E3"/>
    <w:rsid w:val="008C4936"/>
    <w:rsid w:val="008C4DDE"/>
    <w:rsid w:val="008C5342"/>
    <w:rsid w:val="008C5D3F"/>
    <w:rsid w:val="008C5DD5"/>
    <w:rsid w:val="008C6211"/>
    <w:rsid w:val="008C65EC"/>
    <w:rsid w:val="008C664F"/>
    <w:rsid w:val="008C68E4"/>
    <w:rsid w:val="008C696E"/>
    <w:rsid w:val="008C6A11"/>
    <w:rsid w:val="008C6E91"/>
    <w:rsid w:val="008C6FEB"/>
    <w:rsid w:val="008C729C"/>
    <w:rsid w:val="008C75EF"/>
    <w:rsid w:val="008C768F"/>
    <w:rsid w:val="008C76D0"/>
    <w:rsid w:val="008C7817"/>
    <w:rsid w:val="008C78B4"/>
    <w:rsid w:val="008C7CFC"/>
    <w:rsid w:val="008C7D9F"/>
    <w:rsid w:val="008C7F3A"/>
    <w:rsid w:val="008C7F75"/>
    <w:rsid w:val="008D03CB"/>
    <w:rsid w:val="008D0D9F"/>
    <w:rsid w:val="008D0DBB"/>
    <w:rsid w:val="008D0E3A"/>
    <w:rsid w:val="008D130A"/>
    <w:rsid w:val="008D158D"/>
    <w:rsid w:val="008D1786"/>
    <w:rsid w:val="008D18C8"/>
    <w:rsid w:val="008D2452"/>
    <w:rsid w:val="008D2585"/>
    <w:rsid w:val="008D29ED"/>
    <w:rsid w:val="008D2A56"/>
    <w:rsid w:val="008D2BD8"/>
    <w:rsid w:val="008D2D02"/>
    <w:rsid w:val="008D3170"/>
    <w:rsid w:val="008D3377"/>
    <w:rsid w:val="008D34EA"/>
    <w:rsid w:val="008D3767"/>
    <w:rsid w:val="008D381C"/>
    <w:rsid w:val="008D3A18"/>
    <w:rsid w:val="008D3E57"/>
    <w:rsid w:val="008D4205"/>
    <w:rsid w:val="008D44E1"/>
    <w:rsid w:val="008D48E1"/>
    <w:rsid w:val="008D4C33"/>
    <w:rsid w:val="008D4CD8"/>
    <w:rsid w:val="008D4DA8"/>
    <w:rsid w:val="008D4ECA"/>
    <w:rsid w:val="008D5023"/>
    <w:rsid w:val="008D54B9"/>
    <w:rsid w:val="008D5B7D"/>
    <w:rsid w:val="008D5E00"/>
    <w:rsid w:val="008D633F"/>
    <w:rsid w:val="008D69B1"/>
    <w:rsid w:val="008D6BC2"/>
    <w:rsid w:val="008D6CD8"/>
    <w:rsid w:val="008D6E67"/>
    <w:rsid w:val="008D7312"/>
    <w:rsid w:val="008D73FF"/>
    <w:rsid w:val="008D7B17"/>
    <w:rsid w:val="008D7D0C"/>
    <w:rsid w:val="008D7EEF"/>
    <w:rsid w:val="008D7F8C"/>
    <w:rsid w:val="008D7FA5"/>
    <w:rsid w:val="008E0360"/>
    <w:rsid w:val="008E03AC"/>
    <w:rsid w:val="008E0748"/>
    <w:rsid w:val="008E0818"/>
    <w:rsid w:val="008E097C"/>
    <w:rsid w:val="008E0C7B"/>
    <w:rsid w:val="008E152F"/>
    <w:rsid w:val="008E15EF"/>
    <w:rsid w:val="008E1859"/>
    <w:rsid w:val="008E203F"/>
    <w:rsid w:val="008E275A"/>
    <w:rsid w:val="008E288D"/>
    <w:rsid w:val="008E292B"/>
    <w:rsid w:val="008E2A28"/>
    <w:rsid w:val="008E2C99"/>
    <w:rsid w:val="008E30A5"/>
    <w:rsid w:val="008E36B4"/>
    <w:rsid w:val="008E3744"/>
    <w:rsid w:val="008E3A50"/>
    <w:rsid w:val="008E3B4E"/>
    <w:rsid w:val="008E3C9B"/>
    <w:rsid w:val="008E3D98"/>
    <w:rsid w:val="008E4789"/>
    <w:rsid w:val="008E491F"/>
    <w:rsid w:val="008E4B52"/>
    <w:rsid w:val="008E4D5E"/>
    <w:rsid w:val="008E4F5D"/>
    <w:rsid w:val="008E5245"/>
    <w:rsid w:val="008E5394"/>
    <w:rsid w:val="008E548A"/>
    <w:rsid w:val="008E56DD"/>
    <w:rsid w:val="008E62C0"/>
    <w:rsid w:val="008E69C9"/>
    <w:rsid w:val="008E6A78"/>
    <w:rsid w:val="008E72DD"/>
    <w:rsid w:val="008E737A"/>
    <w:rsid w:val="008E7726"/>
    <w:rsid w:val="008E794E"/>
    <w:rsid w:val="008E79E2"/>
    <w:rsid w:val="008E7BE0"/>
    <w:rsid w:val="008F0103"/>
    <w:rsid w:val="008F0350"/>
    <w:rsid w:val="008F0432"/>
    <w:rsid w:val="008F0448"/>
    <w:rsid w:val="008F0764"/>
    <w:rsid w:val="008F0C71"/>
    <w:rsid w:val="008F1029"/>
    <w:rsid w:val="008F14B3"/>
    <w:rsid w:val="008F1E6B"/>
    <w:rsid w:val="008F1F1A"/>
    <w:rsid w:val="008F214B"/>
    <w:rsid w:val="008F230B"/>
    <w:rsid w:val="008F23F4"/>
    <w:rsid w:val="008F256A"/>
    <w:rsid w:val="008F26B9"/>
    <w:rsid w:val="008F2C2A"/>
    <w:rsid w:val="008F2F41"/>
    <w:rsid w:val="008F34E3"/>
    <w:rsid w:val="008F3624"/>
    <w:rsid w:val="008F36BC"/>
    <w:rsid w:val="008F36D9"/>
    <w:rsid w:val="008F3943"/>
    <w:rsid w:val="008F3977"/>
    <w:rsid w:val="008F3B41"/>
    <w:rsid w:val="008F3BB1"/>
    <w:rsid w:val="008F4082"/>
    <w:rsid w:val="008F4395"/>
    <w:rsid w:val="008F4537"/>
    <w:rsid w:val="008F45AE"/>
    <w:rsid w:val="008F48A8"/>
    <w:rsid w:val="008F5B1F"/>
    <w:rsid w:val="008F5F29"/>
    <w:rsid w:val="008F5F43"/>
    <w:rsid w:val="008F620E"/>
    <w:rsid w:val="008F6288"/>
    <w:rsid w:val="008F6746"/>
    <w:rsid w:val="008F67C0"/>
    <w:rsid w:val="008F6B38"/>
    <w:rsid w:val="008F6CDC"/>
    <w:rsid w:val="008F6DDE"/>
    <w:rsid w:val="008F722A"/>
    <w:rsid w:val="008F749E"/>
    <w:rsid w:val="008F7969"/>
    <w:rsid w:val="008F7F43"/>
    <w:rsid w:val="009002F6"/>
    <w:rsid w:val="009002F8"/>
    <w:rsid w:val="009006E9"/>
    <w:rsid w:val="009007B4"/>
    <w:rsid w:val="009008C1"/>
    <w:rsid w:val="00900A27"/>
    <w:rsid w:val="00900B12"/>
    <w:rsid w:val="00900E18"/>
    <w:rsid w:val="009012E8"/>
    <w:rsid w:val="00901673"/>
    <w:rsid w:val="009017AA"/>
    <w:rsid w:val="00901B96"/>
    <w:rsid w:val="00901CFA"/>
    <w:rsid w:val="00902259"/>
    <w:rsid w:val="00902414"/>
    <w:rsid w:val="009025E2"/>
    <w:rsid w:val="009028FF"/>
    <w:rsid w:val="00902A58"/>
    <w:rsid w:val="00902ECC"/>
    <w:rsid w:val="009031F9"/>
    <w:rsid w:val="00903535"/>
    <w:rsid w:val="00903772"/>
    <w:rsid w:val="00903A84"/>
    <w:rsid w:val="00903ACA"/>
    <w:rsid w:val="00903B53"/>
    <w:rsid w:val="00903F14"/>
    <w:rsid w:val="00903F42"/>
    <w:rsid w:val="009041FB"/>
    <w:rsid w:val="009042DF"/>
    <w:rsid w:val="00904300"/>
    <w:rsid w:val="00904316"/>
    <w:rsid w:val="009045DC"/>
    <w:rsid w:val="009049FE"/>
    <w:rsid w:val="00904DEB"/>
    <w:rsid w:val="00904FD3"/>
    <w:rsid w:val="009051FD"/>
    <w:rsid w:val="00905206"/>
    <w:rsid w:val="009054B3"/>
    <w:rsid w:val="00905666"/>
    <w:rsid w:val="00905790"/>
    <w:rsid w:val="009059A8"/>
    <w:rsid w:val="00905A31"/>
    <w:rsid w:val="00905A43"/>
    <w:rsid w:val="00905D3D"/>
    <w:rsid w:val="00905D7A"/>
    <w:rsid w:val="009060FC"/>
    <w:rsid w:val="009064C4"/>
    <w:rsid w:val="00906D7A"/>
    <w:rsid w:val="009075F0"/>
    <w:rsid w:val="0091025E"/>
    <w:rsid w:val="009102E8"/>
    <w:rsid w:val="009102F9"/>
    <w:rsid w:val="00910546"/>
    <w:rsid w:val="00910766"/>
    <w:rsid w:val="00910772"/>
    <w:rsid w:val="00910841"/>
    <w:rsid w:val="009109D3"/>
    <w:rsid w:val="00911561"/>
    <w:rsid w:val="00911E01"/>
    <w:rsid w:val="00912582"/>
    <w:rsid w:val="009125D6"/>
    <w:rsid w:val="0091290E"/>
    <w:rsid w:val="0091297E"/>
    <w:rsid w:val="009130AC"/>
    <w:rsid w:val="00913162"/>
    <w:rsid w:val="0091321A"/>
    <w:rsid w:val="00913347"/>
    <w:rsid w:val="00913D26"/>
    <w:rsid w:val="00913F79"/>
    <w:rsid w:val="00914001"/>
    <w:rsid w:val="009142D6"/>
    <w:rsid w:val="009144CA"/>
    <w:rsid w:val="00914730"/>
    <w:rsid w:val="0091499D"/>
    <w:rsid w:val="009149E0"/>
    <w:rsid w:val="00915186"/>
    <w:rsid w:val="009158C7"/>
    <w:rsid w:val="0091596E"/>
    <w:rsid w:val="00915EF2"/>
    <w:rsid w:val="00915FFD"/>
    <w:rsid w:val="009168A7"/>
    <w:rsid w:val="0091691C"/>
    <w:rsid w:val="00916C80"/>
    <w:rsid w:val="00917207"/>
    <w:rsid w:val="009176BA"/>
    <w:rsid w:val="0091780B"/>
    <w:rsid w:val="00917892"/>
    <w:rsid w:val="00920554"/>
    <w:rsid w:val="00920807"/>
    <w:rsid w:val="00920C5A"/>
    <w:rsid w:val="00920E8E"/>
    <w:rsid w:val="00920FD1"/>
    <w:rsid w:val="00921108"/>
    <w:rsid w:val="0092113E"/>
    <w:rsid w:val="0092116A"/>
    <w:rsid w:val="00921239"/>
    <w:rsid w:val="009214F7"/>
    <w:rsid w:val="009215F5"/>
    <w:rsid w:val="00921702"/>
    <w:rsid w:val="00921813"/>
    <w:rsid w:val="00921A91"/>
    <w:rsid w:val="00921CFE"/>
    <w:rsid w:val="00921EEC"/>
    <w:rsid w:val="00922A31"/>
    <w:rsid w:val="009234E1"/>
    <w:rsid w:val="00923630"/>
    <w:rsid w:val="0092363F"/>
    <w:rsid w:val="00923698"/>
    <w:rsid w:val="009236F0"/>
    <w:rsid w:val="00923A52"/>
    <w:rsid w:val="00923FD8"/>
    <w:rsid w:val="00923FE4"/>
    <w:rsid w:val="00924EDD"/>
    <w:rsid w:val="00925004"/>
    <w:rsid w:val="00925241"/>
    <w:rsid w:val="00925352"/>
    <w:rsid w:val="0092546A"/>
    <w:rsid w:val="009255C0"/>
    <w:rsid w:val="00925828"/>
    <w:rsid w:val="009259E5"/>
    <w:rsid w:val="00925C10"/>
    <w:rsid w:val="00925CA7"/>
    <w:rsid w:val="00925DF2"/>
    <w:rsid w:val="00925F0F"/>
    <w:rsid w:val="00926308"/>
    <w:rsid w:val="00926320"/>
    <w:rsid w:val="009264C3"/>
    <w:rsid w:val="0092658C"/>
    <w:rsid w:val="00926CF4"/>
    <w:rsid w:val="0092720A"/>
    <w:rsid w:val="00927361"/>
    <w:rsid w:val="00927780"/>
    <w:rsid w:val="00927908"/>
    <w:rsid w:val="009279D3"/>
    <w:rsid w:val="00930195"/>
    <w:rsid w:val="00930734"/>
    <w:rsid w:val="00930989"/>
    <w:rsid w:val="00930E8A"/>
    <w:rsid w:val="00930F3D"/>
    <w:rsid w:val="0093107F"/>
    <w:rsid w:val="009312E7"/>
    <w:rsid w:val="0093148C"/>
    <w:rsid w:val="009318B9"/>
    <w:rsid w:val="00931903"/>
    <w:rsid w:val="00931929"/>
    <w:rsid w:val="00931A1E"/>
    <w:rsid w:val="00931C3F"/>
    <w:rsid w:val="00931C9F"/>
    <w:rsid w:val="00931CD8"/>
    <w:rsid w:val="00931D32"/>
    <w:rsid w:val="009321F5"/>
    <w:rsid w:val="009322D9"/>
    <w:rsid w:val="0093243E"/>
    <w:rsid w:val="00932633"/>
    <w:rsid w:val="009327B9"/>
    <w:rsid w:val="00932C27"/>
    <w:rsid w:val="00932D3C"/>
    <w:rsid w:val="00932D52"/>
    <w:rsid w:val="00932ECB"/>
    <w:rsid w:val="009331F1"/>
    <w:rsid w:val="009336CE"/>
    <w:rsid w:val="00933833"/>
    <w:rsid w:val="00933CE6"/>
    <w:rsid w:val="00933DF0"/>
    <w:rsid w:val="009340A7"/>
    <w:rsid w:val="00934195"/>
    <w:rsid w:val="00934B93"/>
    <w:rsid w:val="00934E08"/>
    <w:rsid w:val="00934E42"/>
    <w:rsid w:val="009350C2"/>
    <w:rsid w:val="009357A2"/>
    <w:rsid w:val="0093596A"/>
    <w:rsid w:val="009359AA"/>
    <w:rsid w:val="00935AB0"/>
    <w:rsid w:val="00935C49"/>
    <w:rsid w:val="00935E68"/>
    <w:rsid w:val="00935F31"/>
    <w:rsid w:val="00935FF8"/>
    <w:rsid w:val="0093601C"/>
    <w:rsid w:val="0093603A"/>
    <w:rsid w:val="00936398"/>
    <w:rsid w:val="0093655F"/>
    <w:rsid w:val="00936802"/>
    <w:rsid w:val="009369DB"/>
    <w:rsid w:val="00936BAA"/>
    <w:rsid w:val="00936EDB"/>
    <w:rsid w:val="00937B50"/>
    <w:rsid w:val="00937D32"/>
    <w:rsid w:val="00937E62"/>
    <w:rsid w:val="009400BB"/>
    <w:rsid w:val="009400CE"/>
    <w:rsid w:val="00940230"/>
    <w:rsid w:val="009404A4"/>
    <w:rsid w:val="0094062F"/>
    <w:rsid w:val="00940699"/>
    <w:rsid w:val="0094079D"/>
    <w:rsid w:val="00940A04"/>
    <w:rsid w:val="00940DFA"/>
    <w:rsid w:val="00941091"/>
    <w:rsid w:val="0094115B"/>
    <w:rsid w:val="009417FD"/>
    <w:rsid w:val="0094188D"/>
    <w:rsid w:val="0094224D"/>
    <w:rsid w:val="00942701"/>
    <w:rsid w:val="0094279B"/>
    <w:rsid w:val="009427A3"/>
    <w:rsid w:val="009427D6"/>
    <w:rsid w:val="00942A6E"/>
    <w:rsid w:val="00942A93"/>
    <w:rsid w:val="00942B71"/>
    <w:rsid w:val="00942C41"/>
    <w:rsid w:val="00942D19"/>
    <w:rsid w:val="009433E8"/>
    <w:rsid w:val="0094364E"/>
    <w:rsid w:val="009436A1"/>
    <w:rsid w:val="00943D54"/>
    <w:rsid w:val="00944330"/>
    <w:rsid w:val="00944DDB"/>
    <w:rsid w:val="00944F43"/>
    <w:rsid w:val="00944F89"/>
    <w:rsid w:val="00944FA8"/>
    <w:rsid w:val="00945896"/>
    <w:rsid w:val="00945A18"/>
    <w:rsid w:val="009463FA"/>
    <w:rsid w:val="009465CF"/>
    <w:rsid w:val="009466D5"/>
    <w:rsid w:val="0094689D"/>
    <w:rsid w:val="00946C3F"/>
    <w:rsid w:val="00946F28"/>
    <w:rsid w:val="00947123"/>
    <w:rsid w:val="0094718A"/>
    <w:rsid w:val="009474F7"/>
    <w:rsid w:val="009478F4"/>
    <w:rsid w:val="0094791E"/>
    <w:rsid w:val="00947B34"/>
    <w:rsid w:val="00947E74"/>
    <w:rsid w:val="009503EA"/>
    <w:rsid w:val="0095054B"/>
    <w:rsid w:val="00950588"/>
    <w:rsid w:val="009509B3"/>
    <w:rsid w:val="00950B59"/>
    <w:rsid w:val="00950BD7"/>
    <w:rsid w:val="00950DB5"/>
    <w:rsid w:val="00950F2E"/>
    <w:rsid w:val="009510FB"/>
    <w:rsid w:val="009515B5"/>
    <w:rsid w:val="009515F0"/>
    <w:rsid w:val="00951745"/>
    <w:rsid w:val="009519A4"/>
    <w:rsid w:val="009519F5"/>
    <w:rsid w:val="00951B0D"/>
    <w:rsid w:val="00951B8C"/>
    <w:rsid w:val="00951C24"/>
    <w:rsid w:val="00951D26"/>
    <w:rsid w:val="009520E3"/>
    <w:rsid w:val="00952912"/>
    <w:rsid w:val="00952EF8"/>
    <w:rsid w:val="009530C7"/>
    <w:rsid w:val="00953193"/>
    <w:rsid w:val="00953291"/>
    <w:rsid w:val="00953450"/>
    <w:rsid w:val="00953C7E"/>
    <w:rsid w:val="00954055"/>
    <w:rsid w:val="009544B2"/>
    <w:rsid w:val="009544D8"/>
    <w:rsid w:val="009544DE"/>
    <w:rsid w:val="0095453E"/>
    <w:rsid w:val="00954603"/>
    <w:rsid w:val="00954679"/>
    <w:rsid w:val="009549C7"/>
    <w:rsid w:val="00954E64"/>
    <w:rsid w:val="00954E84"/>
    <w:rsid w:val="0095533E"/>
    <w:rsid w:val="00955352"/>
    <w:rsid w:val="009553EB"/>
    <w:rsid w:val="00955DA3"/>
    <w:rsid w:val="00955E07"/>
    <w:rsid w:val="00956434"/>
    <w:rsid w:val="00956559"/>
    <w:rsid w:val="00956F3D"/>
    <w:rsid w:val="00956F6E"/>
    <w:rsid w:val="00956FCE"/>
    <w:rsid w:val="00957191"/>
    <w:rsid w:val="009575B6"/>
    <w:rsid w:val="009576C6"/>
    <w:rsid w:val="0095798F"/>
    <w:rsid w:val="00957DC2"/>
    <w:rsid w:val="00957EA5"/>
    <w:rsid w:val="0096031C"/>
    <w:rsid w:val="009606C3"/>
    <w:rsid w:val="009608EF"/>
    <w:rsid w:val="00960BFC"/>
    <w:rsid w:val="00960DF7"/>
    <w:rsid w:val="00960DFC"/>
    <w:rsid w:val="00960F2F"/>
    <w:rsid w:val="00960FEA"/>
    <w:rsid w:val="0096108F"/>
    <w:rsid w:val="0096156B"/>
    <w:rsid w:val="009617CE"/>
    <w:rsid w:val="00961A54"/>
    <w:rsid w:val="00961C98"/>
    <w:rsid w:val="00961FE1"/>
    <w:rsid w:val="0096234A"/>
    <w:rsid w:val="009626EE"/>
    <w:rsid w:val="00962BA4"/>
    <w:rsid w:val="00962D22"/>
    <w:rsid w:val="00963447"/>
    <w:rsid w:val="009638B9"/>
    <w:rsid w:val="00963A7A"/>
    <w:rsid w:val="00964489"/>
    <w:rsid w:val="009646D9"/>
    <w:rsid w:val="00964A5D"/>
    <w:rsid w:val="00964CB0"/>
    <w:rsid w:val="00964D5C"/>
    <w:rsid w:val="00964E16"/>
    <w:rsid w:val="00964E76"/>
    <w:rsid w:val="009653BF"/>
    <w:rsid w:val="0096549A"/>
    <w:rsid w:val="00965743"/>
    <w:rsid w:val="0096590E"/>
    <w:rsid w:val="00965CAE"/>
    <w:rsid w:val="00965D07"/>
    <w:rsid w:val="00965E3A"/>
    <w:rsid w:val="00966118"/>
    <w:rsid w:val="0096625C"/>
    <w:rsid w:val="00966869"/>
    <w:rsid w:val="00966A68"/>
    <w:rsid w:val="00966DCF"/>
    <w:rsid w:val="0096717F"/>
    <w:rsid w:val="009672AF"/>
    <w:rsid w:val="00967A5A"/>
    <w:rsid w:val="00967EFD"/>
    <w:rsid w:val="00967FA6"/>
    <w:rsid w:val="00970111"/>
    <w:rsid w:val="009703FF"/>
    <w:rsid w:val="00970ACF"/>
    <w:rsid w:val="009710AD"/>
    <w:rsid w:val="00971C38"/>
    <w:rsid w:val="00971E60"/>
    <w:rsid w:val="00971F69"/>
    <w:rsid w:val="009723E7"/>
    <w:rsid w:val="00972D73"/>
    <w:rsid w:val="00972DE0"/>
    <w:rsid w:val="00972ECA"/>
    <w:rsid w:val="00972F16"/>
    <w:rsid w:val="0097352A"/>
    <w:rsid w:val="00973BD9"/>
    <w:rsid w:val="00973C67"/>
    <w:rsid w:val="00974228"/>
    <w:rsid w:val="00974307"/>
    <w:rsid w:val="0097456E"/>
    <w:rsid w:val="009745CE"/>
    <w:rsid w:val="009749BD"/>
    <w:rsid w:val="00974B3F"/>
    <w:rsid w:val="00974DEC"/>
    <w:rsid w:val="0097526B"/>
    <w:rsid w:val="009756ED"/>
    <w:rsid w:val="009757BA"/>
    <w:rsid w:val="00975997"/>
    <w:rsid w:val="00975BA0"/>
    <w:rsid w:val="00975C7C"/>
    <w:rsid w:val="00975CBE"/>
    <w:rsid w:val="009761C3"/>
    <w:rsid w:val="009762F8"/>
    <w:rsid w:val="0097668F"/>
    <w:rsid w:val="00976769"/>
    <w:rsid w:val="0097678A"/>
    <w:rsid w:val="009768E4"/>
    <w:rsid w:val="0097699D"/>
    <w:rsid w:val="00976E32"/>
    <w:rsid w:val="00976E56"/>
    <w:rsid w:val="00976FE3"/>
    <w:rsid w:val="00977246"/>
    <w:rsid w:val="00977654"/>
    <w:rsid w:val="009776B5"/>
    <w:rsid w:val="00977980"/>
    <w:rsid w:val="009779D1"/>
    <w:rsid w:val="00977C20"/>
    <w:rsid w:val="00977C66"/>
    <w:rsid w:val="00977E01"/>
    <w:rsid w:val="00980799"/>
    <w:rsid w:val="009811B3"/>
    <w:rsid w:val="009813E0"/>
    <w:rsid w:val="00981E15"/>
    <w:rsid w:val="00981EA7"/>
    <w:rsid w:val="00981FBB"/>
    <w:rsid w:val="00982088"/>
    <w:rsid w:val="00982212"/>
    <w:rsid w:val="009822D9"/>
    <w:rsid w:val="009824D8"/>
    <w:rsid w:val="0098251B"/>
    <w:rsid w:val="00982F0D"/>
    <w:rsid w:val="0098317D"/>
    <w:rsid w:val="009831EE"/>
    <w:rsid w:val="0098337E"/>
    <w:rsid w:val="009833D8"/>
    <w:rsid w:val="009837D1"/>
    <w:rsid w:val="009839E7"/>
    <w:rsid w:val="00983B52"/>
    <w:rsid w:val="00983E29"/>
    <w:rsid w:val="00983FBD"/>
    <w:rsid w:val="0098409B"/>
    <w:rsid w:val="009841C3"/>
    <w:rsid w:val="0098423C"/>
    <w:rsid w:val="0098429D"/>
    <w:rsid w:val="00984899"/>
    <w:rsid w:val="009849EA"/>
    <w:rsid w:val="00984B54"/>
    <w:rsid w:val="00984DF4"/>
    <w:rsid w:val="00984F8F"/>
    <w:rsid w:val="0098506C"/>
    <w:rsid w:val="009852E9"/>
    <w:rsid w:val="00985559"/>
    <w:rsid w:val="009859F4"/>
    <w:rsid w:val="00985B40"/>
    <w:rsid w:val="00985DE2"/>
    <w:rsid w:val="00985E6B"/>
    <w:rsid w:val="00985F46"/>
    <w:rsid w:val="0098650F"/>
    <w:rsid w:val="009870A7"/>
    <w:rsid w:val="009870D3"/>
    <w:rsid w:val="009870DE"/>
    <w:rsid w:val="009873A4"/>
    <w:rsid w:val="009873D8"/>
    <w:rsid w:val="00987832"/>
    <w:rsid w:val="00987835"/>
    <w:rsid w:val="009878CE"/>
    <w:rsid w:val="00987B19"/>
    <w:rsid w:val="009905AE"/>
    <w:rsid w:val="00990B2D"/>
    <w:rsid w:val="00990E1D"/>
    <w:rsid w:val="00990F05"/>
    <w:rsid w:val="0099141C"/>
    <w:rsid w:val="009914B5"/>
    <w:rsid w:val="0099191D"/>
    <w:rsid w:val="00991A71"/>
    <w:rsid w:val="00991C0E"/>
    <w:rsid w:val="00991D00"/>
    <w:rsid w:val="00991ECB"/>
    <w:rsid w:val="009924AA"/>
    <w:rsid w:val="0099252A"/>
    <w:rsid w:val="00992A5F"/>
    <w:rsid w:val="00992A94"/>
    <w:rsid w:val="0099388A"/>
    <w:rsid w:val="00993C21"/>
    <w:rsid w:val="00993D40"/>
    <w:rsid w:val="009942CD"/>
    <w:rsid w:val="00994328"/>
    <w:rsid w:val="00994861"/>
    <w:rsid w:val="0099498E"/>
    <w:rsid w:val="009949CC"/>
    <w:rsid w:val="00994A28"/>
    <w:rsid w:val="00994EFB"/>
    <w:rsid w:val="009950CF"/>
    <w:rsid w:val="00995525"/>
    <w:rsid w:val="00995A83"/>
    <w:rsid w:val="00995B26"/>
    <w:rsid w:val="00995B88"/>
    <w:rsid w:val="00995DB1"/>
    <w:rsid w:val="009961E7"/>
    <w:rsid w:val="009966C2"/>
    <w:rsid w:val="009966CE"/>
    <w:rsid w:val="0099698F"/>
    <w:rsid w:val="009969D3"/>
    <w:rsid w:val="00996AC9"/>
    <w:rsid w:val="00996C37"/>
    <w:rsid w:val="00996F2B"/>
    <w:rsid w:val="009974A0"/>
    <w:rsid w:val="009974F0"/>
    <w:rsid w:val="00997878"/>
    <w:rsid w:val="00997A34"/>
    <w:rsid w:val="00997A70"/>
    <w:rsid w:val="00997B71"/>
    <w:rsid w:val="00997C57"/>
    <w:rsid w:val="00997D2C"/>
    <w:rsid w:val="009A002D"/>
    <w:rsid w:val="009A0099"/>
    <w:rsid w:val="009A0138"/>
    <w:rsid w:val="009A0307"/>
    <w:rsid w:val="009A0346"/>
    <w:rsid w:val="009A0915"/>
    <w:rsid w:val="009A1233"/>
    <w:rsid w:val="009A1752"/>
    <w:rsid w:val="009A17A0"/>
    <w:rsid w:val="009A1843"/>
    <w:rsid w:val="009A1CD9"/>
    <w:rsid w:val="009A1DDF"/>
    <w:rsid w:val="009A25A3"/>
    <w:rsid w:val="009A2961"/>
    <w:rsid w:val="009A3165"/>
    <w:rsid w:val="009A35A7"/>
    <w:rsid w:val="009A37FD"/>
    <w:rsid w:val="009A3D9F"/>
    <w:rsid w:val="009A3E69"/>
    <w:rsid w:val="009A414C"/>
    <w:rsid w:val="009A44A6"/>
    <w:rsid w:val="009A4B28"/>
    <w:rsid w:val="009A5106"/>
    <w:rsid w:val="009A5392"/>
    <w:rsid w:val="009A56B2"/>
    <w:rsid w:val="009A56FF"/>
    <w:rsid w:val="009A57D5"/>
    <w:rsid w:val="009A5865"/>
    <w:rsid w:val="009A5B90"/>
    <w:rsid w:val="009A5D27"/>
    <w:rsid w:val="009A5F1B"/>
    <w:rsid w:val="009A638E"/>
    <w:rsid w:val="009A65F0"/>
    <w:rsid w:val="009A68CC"/>
    <w:rsid w:val="009A6B62"/>
    <w:rsid w:val="009A6E0D"/>
    <w:rsid w:val="009A7DF5"/>
    <w:rsid w:val="009B01AB"/>
    <w:rsid w:val="009B03D4"/>
    <w:rsid w:val="009B0566"/>
    <w:rsid w:val="009B07E5"/>
    <w:rsid w:val="009B0BB9"/>
    <w:rsid w:val="009B0F82"/>
    <w:rsid w:val="009B1214"/>
    <w:rsid w:val="009B127B"/>
    <w:rsid w:val="009B1552"/>
    <w:rsid w:val="009B1696"/>
    <w:rsid w:val="009B18AC"/>
    <w:rsid w:val="009B191E"/>
    <w:rsid w:val="009B1940"/>
    <w:rsid w:val="009B1A77"/>
    <w:rsid w:val="009B1FF3"/>
    <w:rsid w:val="009B20E3"/>
    <w:rsid w:val="009B20F4"/>
    <w:rsid w:val="009B25F2"/>
    <w:rsid w:val="009B2804"/>
    <w:rsid w:val="009B2B3B"/>
    <w:rsid w:val="009B2CCA"/>
    <w:rsid w:val="009B33FD"/>
    <w:rsid w:val="009B3406"/>
    <w:rsid w:val="009B378A"/>
    <w:rsid w:val="009B39E5"/>
    <w:rsid w:val="009B4056"/>
    <w:rsid w:val="009B40A3"/>
    <w:rsid w:val="009B426A"/>
    <w:rsid w:val="009B45D3"/>
    <w:rsid w:val="009B48D9"/>
    <w:rsid w:val="009B4BC8"/>
    <w:rsid w:val="009B52ED"/>
    <w:rsid w:val="009B5921"/>
    <w:rsid w:val="009B5A04"/>
    <w:rsid w:val="009B5BB3"/>
    <w:rsid w:val="009B5FAA"/>
    <w:rsid w:val="009B639E"/>
    <w:rsid w:val="009B66BD"/>
    <w:rsid w:val="009B6853"/>
    <w:rsid w:val="009B6996"/>
    <w:rsid w:val="009B6D3F"/>
    <w:rsid w:val="009B7193"/>
    <w:rsid w:val="009B7327"/>
    <w:rsid w:val="009B7414"/>
    <w:rsid w:val="009B74D7"/>
    <w:rsid w:val="009B79BB"/>
    <w:rsid w:val="009C01DC"/>
    <w:rsid w:val="009C0226"/>
    <w:rsid w:val="009C0B24"/>
    <w:rsid w:val="009C0EDD"/>
    <w:rsid w:val="009C107B"/>
    <w:rsid w:val="009C1666"/>
    <w:rsid w:val="009C19E1"/>
    <w:rsid w:val="009C1ACC"/>
    <w:rsid w:val="009C1CB9"/>
    <w:rsid w:val="009C256A"/>
    <w:rsid w:val="009C2735"/>
    <w:rsid w:val="009C2915"/>
    <w:rsid w:val="009C2F95"/>
    <w:rsid w:val="009C33FC"/>
    <w:rsid w:val="009C3420"/>
    <w:rsid w:val="009C348B"/>
    <w:rsid w:val="009C3674"/>
    <w:rsid w:val="009C37C5"/>
    <w:rsid w:val="009C37F5"/>
    <w:rsid w:val="009C39AB"/>
    <w:rsid w:val="009C4199"/>
    <w:rsid w:val="009C41D1"/>
    <w:rsid w:val="009C477E"/>
    <w:rsid w:val="009C4AA9"/>
    <w:rsid w:val="009C4EB9"/>
    <w:rsid w:val="009C5003"/>
    <w:rsid w:val="009C5047"/>
    <w:rsid w:val="009C506F"/>
    <w:rsid w:val="009C55A3"/>
    <w:rsid w:val="009C58F0"/>
    <w:rsid w:val="009C5B7E"/>
    <w:rsid w:val="009C5D96"/>
    <w:rsid w:val="009C5E4A"/>
    <w:rsid w:val="009C621A"/>
    <w:rsid w:val="009C62E0"/>
    <w:rsid w:val="009C6428"/>
    <w:rsid w:val="009C67F0"/>
    <w:rsid w:val="009C6AEC"/>
    <w:rsid w:val="009C6E2E"/>
    <w:rsid w:val="009C6F47"/>
    <w:rsid w:val="009C7458"/>
    <w:rsid w:val="009C7664"/>
    <w:rsid w:val="009C7684"/>
    <w:rsid w:val="009C76BA"/>
    <w:rsid w:val="009C7C16"/>
    <w:rsid w:val="009C7C1E"/>
    <w:rsid w:val="009C7D7D"/>
    <w:rsid w:val="009C7F13"/>
    <w:rsid w:val="009D02BE"/>
    <w:rsid w:val="009D0845"/>
    <w:rsid w:val="009D10C3"/>
    <w:rsid w:val="009D1763"/>
    <w:rsid w:val="009D1824"/>
    <w:rsid w:val="009D1C65"/>
    <w:rsid w:val="009D1C6A"/>
    <w:rsid w:val="009D1CFC"/>
    <w:rsid w:val="009D1D73"/>
    <w:rsid w:val="009D230B"/>
    <w:rsid w:val="009D2332"/>
    <w:rsid w:val="009D24E5"/>
    <w:rsid w:val="009D2537"/>
    <w:rsid w:val="009D27B2"/>
    <w:rsid w:val="009D28D7"/>
    <w:rsid w:val="009D2974"/>
    <w:rsid w:val="009D308B"/>
    <w:rsid w:val="009D31D5"/>
    <w:rsid w:val="009D32CC"/>
    <w:rsid w:val="009D3323"/>
    <w:rsid w:val="009D341E"/>
    <w:rsid w:val="009D3817"/>
    <w:rsid w:val="009D38A2"/>
    <w:rsid w:val="009D3AF0"/>
    <w:rsid w:val="009D3ED8"/>
    <w:rsid w:val="009D4877"/>
    <w:rsid w:val="009D4A69"/>
    <w:rsid w:val="009D4B34"/>
    <w:rsid w:val="009D502E"/>
    <w:rsid w:val="009D5186"/>
    <w:rsid w:val="009D5544"/>
    <w:rsid w:val="009D616F"/>
    <w:rsid w:val="009D622F"/>
    <w:rsid w:val="009D6679"/>
    <w:rsid w:val="009D6C88"/>
    <w:rsid w:val="009D6E36"/>
    <w:rsid w:val="009D7330"/>
    <w:rsid w:val="009D7400"/>
    <w:rsid w:val="009D748E"/>
    <w:rsid w:val="009D779C"/>
    <w:rsid w:val="009D77DE"/>
    <w:rsid w:val="009D785F"/>
    <w:rsid w:val="009D797F"/>
    <w:rsid w:val="009D7C84"/>
    <w:rsid w:val="009D7D5B"/>
    <w:rsid w:val="009D7D5F"/>
    <w:rsid w:val="009D7E74"/>
    <w:rsid w:val="009E00BA"/>
    <w:rsid w:val="009E0236"/>
    <w:rsid w:val="009E02CB"/>
    <w:rsid w:val="009E0454"/>
    <w:rsid w:val="009E04EC"/>
    <w:rsid w:val="009E05B4"/>
    <w:rsid w:val="009E074C"/>
    <w:rsid w:val="009E07EC"/>
    <w:rsid w:val="009E097B"/>
    <w:rsid w:val="009E0D5D"/>
    <w:rsid w:val="009E0DC0"/>
    <w:rsid w:val="009E100A"/>
    <w:rsid w:val="009E1AA3"/>
    <w:rsid w:val="009E1C06"/>
    <w:rsid w:val="009E2098"/>
    <w:rsid w:val="009E20CE"/>
    <w:rsid w:val="009E22AB"/>
    <w:rsid w:val="009E2721"/>
    <w:rsid w:val="009E275F"/>
    <w:rsid w:val="009E2792"/>
    <w:rsid w:val="009E2A08"/>
    <w:rsid w:val="009E2ACC"/>
    <w:rsid w:val="009E35F1"/>
    <w:rsid w:val="009E37D9"/>
    <w:rsid w:val="009E3828"/>
    <w:rsid w:val="009E3898"/>
    <w:rsid w:val="009E39F6"/>
    <w:rsid w:val="009E3A75"/>
    <w:rsid w:val="009E3DA3"/>
    <w:rsid w:val="009E415C"/>
    <w:rsid w:val="009E43CE"/>
    <w:rsid w:val="009E4797"/>
    <w:rsid w:val="009E495A"/>
    <w:rsid w:val="009E4AC3"/>
    <w:rsid w:val="009E4E30"/>
    <w:rsid w:val="009E50D9"/>
    <w:rsid w:val="009E5485"/>
    <w:rsid w:val="009E576E"/>
    <w:rsid w:val="009E591D"/>
    <w:rsid w:val="009E5FF9"/>
    <w:rsid w:val="009E6356"/>
    <w:rsid w:val="009E63D0"/>
    <w:rsid w:val="009E664C"/>
    <w:rsid w:val="009E66BD"/>
    <w:rsid w:val="009E6ABA"/>
    <w:rsid w:val="009E6B11"/>
    <w:rsid w:val="009E6B73"/>
    <w:rsid w:val="009E70CD"/>
    <w:rsid w:val="009E7140"/>
    <w:rsid w:val="009E727D"/>
    <w:rsid w:val="009E7988"/>
    <w:rsid w:val="009E7ABE"/>
    <w:rsid w:val="009F0442"/>
    <w:rsid w:val="009F0ADB"/>
    <w:rsid w:val="009F0E9D"/>
    <w:rsid w:val="009F1487"/>
    <w:rsid w:val="009F14E3"/>
    <w:rsid w:val="009F152D"/>
    <w:rsid w:val="009F15E9"/>
    <w:rsid w:val="009F1613"/>
    <w:rsid w:val="009F178A"/>
    <w:rsid w:val="009F18A2"/>
    <w:rsid w:val="009F1E4D"/>
    <w:rsid w:val="009F24B5"/>
    <w:rsid w:val="009F25F5"/>
    <w:rsid w:val="009F2948"/>
    <w:rsid w:val="009F2BCE"/>
    <w:rsid w:val="009F2D26"/>
    <w:rsid w:val="009F2D98"/>
    <w:rsid w:val="009F2DF0"/>
    <w:rsid w:val="009F302E"/>
    <w:rsid w:val="009F3195"/>
    <w:rsid w:val="009F32CB"/>
    <w:rsid w:val="009F332C"/>
    <w:rsid w:val="009F3417"/>
    <w:rsid w:val="009F34BE"/>
    <w:rsid w:val="009F3A48"/>
    <w:rsid w:val="009F476B"/>
    <w:rsid w:val="009F48FD"/>
    <w:rsid w:val="009F4E3E"/>
    <w:rsid w:val="009F4FEB"/>
    <w:rsid w:val="009F510B"/>
    <w:rsid w:val="009F511E"/>
    <w:rsid w:val="009F5A8D"/>
    <w:rsid w:val="009F5C4F"/>
    <w:rsid w:val="009F6191"/>
    <w:rsid w:val="009F6209"/>
    <w:rsid w:val="009F67F6"/>
    <w:rsid w:val="009F6A04"/>
    <w:rsid w:val="009F6D01"/>
    <w:rsid w:val="009F6ED8"/>
    <w:rsid w:val="009F7036"/>
    <w:rsid w:val="009F7444"/>
    <w:rsid w:val="009F76F4"/>
    <w:rsid w:val="009F7A67"/>
    <w:rsid w:val="009F7DC8"/>
    <w:rsid w:val="009F7F52"/>
    <w:rsid w:val="00A000A2"/>
    <w:rsid w:val="00A001A2"/>
    <w:rsid w:val="00A009D8"/>
    <w:rsid w:val="00A0149E"/>
    <w:rsid w:val="00A018AB"/>
    <w:rsid w:val="00A01DFD"/>
    <w:rsid w:val="00A01ECA"/>
    <w:rsid w:val="00A01F94"/>
    <w:rsid w:val="00A020F7"/>
    <w:rsid w:val="00A024BA"/>
    <w:rsid w:val="00A02D3B"/>
    <w:rsid w:val="00A02E70"/>
    <w:rsid w:val="00A03B1A"/>
    <w:rsid w:val="00A041DE"/>
    <w:rsid w:val="00A0420F"/>
    <w:rsid w:val="00A04800"/>
    <w:rsid w:val="00A04ACC"/>
    <w:rsid w:val="00A04DBC"/>
    <w:rsid w:val="00A04E8E"/>
    <w:rsid w:val="00A04E91"/>
    <w:rsid w:val="00A04FAA"/>
    <w:rsid w:val="00A05269"/>
    <w:rsid w:val="00A05541"/>
    <w:rsid w:val="00A057C8"/>
    <w:rsid w:val="00A057CB"/>
    <w:rsid w:val="00A05AF7"/>
    <w:rsid w:val="00A05F7B"/>
    <w:rsid w:val="00A061CE"/>
    <w:rsid w:val="00A06859"/>
    <w:rsid w:val="00A06AC1"/>
    <w:rsid w:val="00A06B64"/>
    <w:rsid w:val="00A06BA1"/>
    <w:rsid w:val="00A06E35"/>
    <w:rsid w:val="00A07091"/>
    <w:rsid w:val="00A07217"/>
    <w:rsid w:val="00A072F5"/>
    <w:rsid w:val="00A10220"/>
    <w:rsid w:val="00A1025E"/>
    <w:rsid w:val="00A10368"/>
    <w:rsid w:val="00A10778"/>
    <w:rsid w:val="00A109BE"/>
    <w:rsid w:val="00A10DA1"/>
    <w:rsid w:val="00A1151A"/>
    <w:rsid w:val="00A1161C"/>
    <w:rsid w:val="00A11882"/>
    <w:rsid w:val="00A118D6"/>
    <w:rsid w:val="00A11B00"/>
    <w:rsid w:val="00A11C9B"/>
    <w:rsid w:val="00A1215E"/>
    <w:rsid w:val="00A122F0"/>
    <w:rsid w:val="00A12CE7"/>
    <w:rsid w:val="00A13121"/>
    <w:rsid w:val="00A13345"/>
    <w:rsid w:val="00A13806"/>
    <w:rsid w:val="00A1386B"/>
    <w:rsid w:val="00A13B2A"/>
    <w:rsid w:val="00A13B7B"/>
    <w:rsid w:val="00A13BBA"/>
    <w:rsid w:val="00A13FF2"/>
    <w:rsid w:val="00A1409A"/>
    <w:rsid w:val="00A144DC"/>
    <w:rsid w:val="00A14646"/>
    <w:rsid w:val="00A1479B"/>
    <w:rsid w:val="00A149F3"/>
    <w:rsid w:val="00A14C76"/>
    <w:rsid w:val="00A14DE5"/>
    <w:rsid w:val="00A14ED0"/>
    <w:rsid w:val="00A150E4"/>
    <w:rsid w:val="00A1561E"/>
    <w:rsid w:val="00A156D1"/>
    <w:rsid w:val="00A15824"/>
    <w:rsid w:val="00A158E2"/>
    <w:rsid w:val="00A15AF6"/>
    <w:rsid w:val="00A15B86"/>
    <w:rsid w:val="00A15C24"/>
    <w:rsid w:val="00A15E8B"/>
    <w:rsid w:val="00A15F56"/>
    <w:rsid w:val="00A161BD"/>
    <w:rsid w:val="00A16C3D"/>
    <w:rsid w:val="00A16CFB"/>
    <w:rsid w:val="00A16E08"/>
    <w:rsid w:val="00A172E2"/>
    <w:rsid w:val="00A203DF"/>
    <w:rsid w:val="00A207FC"/>
    <w:rsid w:val="00A20A15"/>
    <w:rsid w:val="00A20F35"/>
    <w:rsid w:val="00A20FBB"/>
    <w:rsid w:val="00A21123"/>
    <w:rsid w:val="00A21447"/>
    <w:rsid w:val="00A214F8"/>
    <w:rsid w:val="00A215CA"/>
    <w:rsid w:val="00A22437"/>
    <w:rsid w:val="00A22A43"/>
    <w:rsid w:val="00A22B21"/>
    <w:rsid w:val="00A22B94"/>
    <w:rsid w:val="00A22C99"/>
    <w:rsid w:val="00A22CB1"/>
    <w:rsid w:val="00A22CFC"/>
    <w:rsid w:val="00A22D93"/>
    <w:rsid w:val="00A23260"/>
    <w:rsid w:val="00A23528"/>
    <w:rsid w:val="00A239A4"/>
    <w:rsid w:val="00A23AF0"/>
    <w:rsid w:val="00A23CB0"/>
    <w:rsid w:val="00A2410C"/>
    <w:rsid w:val="00A24ABC"/>
    <w:rsid w:val="00A24E0E"/>
    <w:rsid w:val="00A25014"/>
    <w:rsid w:val="00A25056"/>
    <w:rsid w:val="00A250D5"/>
    <w:rsid w:val="00A25145"/>
    <w:rsid w:val="00A25329"/>
    <w:rsid w:val="00A25451"/>
    <w:rsid w:val="00A25687"/>
    <w:rsid w:val="00A257FD"/>
    <w:rsid w:val="00A2593E"/>
    <w:rsid w:val="00A25EEB"/>
    <w:rsid w:val="00A26123"/>
    <w:rsid w:val="00A262D7"/>
    <w:rsid w:val="00A26735"/>
    <w:rsid w:val="00A269EF"/>
    <w:rsid w:val="00A26A12"/>
    <w:rsid w:val="00A26ADC"/>
    <w:rsid w:val="00A26B9F"/>
    <w:rsid w:val="00A26E4D"/>
    <w:rsid w:val="00A26EB2"/>
    <w:rsid w:val="00A270C2"/>
    <w:rsid w:val="00A27423"/>
    <w:rsid w:val="00A2748C"/>
    <w:rsid w:val="00A2778B"/>
    <w:rsid w:val="00A27F3A"/>
    <w:rsid w:val="00A3015F"/>
    <w:rsid w:val="00A30513"/>
    <w:rsid w:val="00A3072A"/>
    <w:rsid w:val="00A31427"/>
    <w:rsid w:val="00A31783"/>
    <w:rsid w:val="00A317F8"/>
    <w:rsid w:val="00A31809"/>
    <w:rsid w:val="00A318D4"/>
    <w:rsid w:val="00A318EA"/>
    <w:rsid w:val="00A31939"/>
    <w:rsid w:val="00A31B39"/>
    <w:rsid w:val="00A31D74"/>
    <w:rsid w:val="00A31DD7"/>
    <w:rsid w:val="00A31E56"/>
    <w:rsid w:val="00A31F37"/>
    <w:rsid w:val="00A31FBD"/>
    <w:rsid w:val="00A320B0"/>
    <w:rsid w:val="00A3225A"/>
    <w:rsid w:val="00A3309B"/>
    <w:rsid w:val="00A33151"/>
    <w:rsid w:val="00A33168"/>
    <w:rsid w:val="00A33373"/>
    <w:rsid w:val="00A336AC"/>
    <w:rsid w:val="00A33702"/>
    <w:rsid w:val="00A33ADB"/>
    <w:rsid w:val="00A34150"/>
    <w:rsid w:val="00A341F3"/>
    <w:rsid w:val="00A3420C"/>
    <w:rsid w:val="00A34651"/>
    <w:rsid w:val="00A348D7"/>
    <w:rsid w:val="00A34D17"/>
    <w:rsid w:val="00A34E13"/>
    <w:rsid w:val="00A34EC4"/>
    <w:rsid w:val="00A3503D"/>
    <w:rsid w:val="00A352C4"/>
    <w:rsid w:val="00A35314"/>
    <w:rsid w:val="00A3539B"/>
    <w:rsid w:val="00A35898"/>
    <w:rsid w:val="00A35FEC"/>
    <w:rsid w:val="00A3610C"/>
    <w:rsid w:val="00A3631D"/>
    <w:rsid w:val="00A36942"/>
    <w:rsid w:val="00A36B3A"/>
    <w:rsid w:val="00A36C5F"/>
    <w:rsid w:val="00A36D3F"/>
    <w:rsid w:val="00A372C7"/>
    <w:rsid w:val="00A374E8"/>
    <w:rsid w:val="00A374FB"/>
    <w:rsid w:val="00A37AD0"/>
    <w:rsid w:val="00A37F91"/>
    <w:rsid w:val="00A37FE5"/>
    <w:rsid w:val="00A401E7"/>
    <w:rsid w:val="00A4039A"/>
    <w:rsid w:val="00A40557"/>
    <w:rsid w:val="00A40C55"/>
    <w:rsid w:val="00A40C6B"/>
    <w:rsid w:val="00A40DFD"/>
    <w:rsid w:val="00A41536"/>
    <w:rsid w:val="00A415A6"/>
    <w:rsid w:val="00A41880"/>
    <w:rsid w:val="00A41945"/>
    <w:rsid w:val="00A41E7C"/>
    <w:rsid w:val="00A41FFE"/>
    <w:rsid w:val="00A4242C"/>
    <w:rsid w:val="00A42441"/>
    <w:rsid w:val="00A42643"/>
    <w:rsid w:val="00A4315A"/>
    <w:rsid w:val="00A4365E"/>
    <w:rsid w:val="00A4367D"/>
    <w:rsid w:val="00A43E93"/>
    <w:rsid w:val="00A43F1E"/>
    <w:rsid w:val="00A44264"/>
    <w:rsid w:val="00A44B72"/>
    <w:rsid w:val="00A44CE4"/>
    <w:rsid w:val="00A44CEF"/>
    <w:rsid w:val="00A44FD2"/>
    <w:rsid w:val="00A45832"/>
    <w:rsid w:val="00A45B50"/>
    <w:rsid w:val="00A4660E"/>
    <w:rsid w:val="00A4665D"/>
    <w:rsid w:val="00A471DD"/>
    <w:rsid w:val="00A476B3"/>
    <w:rsid w:val="00A47C09"/>
    <w:rsid w:val="00A47E28"/>
    <w:rsid w:val="00A47E9F"/>
    <w:rsid w:val="00A50CCA"/>
    <w:rsid w:val="00A50DFD"/>
    <w:rsid w:val="00A50F58"/>
    <w:rsid w:val="00A50F86"/>
    <w:rsid w:val="00A5112A"/>
    <w:rsid w:val="00A51A10"/>
    <w:rsid w:val="00A51E63"/>
    <w:rsid w:val="00A5204C"/>
    <w:rsid w:val="00A5226A"/>
    <w:rsid w:val="00A523AB"/>
    <w:rsid w:val="00A5260C"/>
    <w:rsid w:val="00A5267A"/>
    <w:rsid w:val="00A528CE"/>
    <w:rsid w:val="00A5293D"/>
    <w:rsid w:val="00A52975"/>
    <w:rsid w:val="00A52B0E"/>
    <w:rsid w:val="00A52CE3"/>
    <w:rsid w:val="00A52F71"/>
    <w:rsid w:val="00A53847"/>
    <w:rsid w:val="00A5390C"/>
    <w:rsid w:val="00A53F37"/>
    <w:rsid w:val="00A54259"/>
    <w:rsid w:val="00A542C0"/>
    <w:rsid w:val="00A543AD"/>
    <w:rsid w:val="00A543B4"/>
    <w:rsid w:val="00A54536"/>
    <w:rsid w:val="00A5486B"/>
    <w:rsid w:val="00A54DEA"/>
    <w:rsid w:val="00A54FD1"/>
    <w:rsid w:val="00A5536F"/>
    <w:rsid w:val="00A553F4"/>
    <w:rsid w:val="00A55576"/>
    <w:rsid w:val="00A55621"/>
    <w:rsid w:val="00A556E7"/>
    <w:rsid w:val="00A55729"/>
    <w:rsid w:val="00A5629D"/>
    <w:rsid w:val="00A562C9"/>
    <w:rsid w:val="00A565AE"/>
    <w:rsid w:val="00A56898"/>
    <w:rsid w:val="00A56921"/>
    <w:rsid w:val="00A569EE"/>
    <w:rsid w:val="00A56D55"/>
    <w:rsid w:val="00A56E3D"/>
    <w:rsid w:val="00A571E9"/>
    <w:rsid w:val="00A57369"/>
    <w:rsid w:val="00A57AD4"/>
    <w:rsid w:val="00A57FCB"/>
    <w:rsid w:val="00A6053A"/>
    <w:rsid w:val="00A605CC"/>
    <w:rsid w:val="00A60738"/>
    <w:rsid w:val="00A6090C"/>
    <w:rsid w:val="00A60D28"/>
    <w:rsid w:val="00A60D56"/>
    <w:rsid w:val="00A613EA"/>
    <w:rsid w:val="00A6151E"/>
    <w:rsid w:val="00A61587"/>
    <w:rsid w:val="00A615F5"/>
    <w:rsid w:val="00A6180F"/>
    <w:rsid w:val="00A619DD"/>
    <w:rsid w:val="00A61C59"/>
    <w:rsid w:val="00A61D8D"/>
    <w:rsid w:val="00A621C7"/>
    <w:rsid w:val="00A625AE"/>
    <w:rsid w:val="00A62932"/>
    <w:rsid w:val="00A62B14"/>
    <w:rsid w:val="00A62BCB"/>
    <w:rsid w:val="00A62C3D"/>
    <w:rsid w:val="00A62C56"/>
    <w:rsid w:val="00A630AF"/>
    <w:rsid w:val="00A63A8A"/>
    <w:rsid w:val="00A63A96"/>
    <w:rsid w:val="00A63AB8"/>
    <w:rsid w:val="00A63CDA"/>
    <w:rsid w:val="00A6475E"/>
    <w:rsid w:val="00A647FB"/>
    <w:rsid w:val="00A64A43"/>
    <w:rsid w:val="00A64CB9"/>
    <w:rsid w:val="00A64D79"/>
    <w:rsid w:val="00A64EF7"/>
    <w:rsid w:val="00A655CB"/>
    <w:rsid w:val="00A655D0"/>
    <w:rsid w:val="00A65B1B"/>
    <w:rsid w:val="00A65D28"/>
    <w:rsid w:val="00A65E9B"/>
    <w:rsid w:val="00A6607E"/>
    <w:rsid w:val="00A660C1"/>
    <w:rsid w:val="00A66462"/>
    <w:rsid w:val="00A664EF"/>
    <w:rsid w:val="00A66AF1"/>
    <w:rsid w:val="00A66BC6"/>
    <w:rsid w:val="00A66C8A"/>
    <w:rsid w:val="00A66F31"/>
    <w:rsid w:val="00A670EA"/>
    <w:rsid w:val="00A67126"/>
    <w:rsid w:val="00A6712F"/>
    <w:rsid w:val="00A67487"/>
    <w:rsid w:val="00A67489"/>
    <w:rsid w:val="00A6751A"/>
    <w:rsid w:val="00A675AB"/>
    <w:rsid w:val="00A701E7"/>
    <w:rsid w:val="00A707AA"/>
    <w:rsid w:val="00A70AA9"/>
    <w:rsid w:val="00A70F70"/>
    <w:rsid w:val="00A71394"/>
    <w:rsid w:val="00A715B5"/>
    <w:rsid w:val="00A719B9"/>
    <w:rsid w:val="00A71D46"/>
    <w:rsid w:val="00A71DA0"/>
    <w:rsid w:val="00A71E90"/>
    <w:rsid w:val="00A7212F"/>
    <w:rsid w:val="00A72522"/>
    <w:rsid w:val="00A7264E"/>
    <w:rsid w:val="00A72AFA"/>
    <w:rsid w:val="00A72C9D"/>
    <w:rsid w:val="00A72DBD"/>
    <w:rsid w:val="00A72E15"/>
    <w:rsid w:val="00A732A1"/>
    <w:rsid w:val="00A73380"/>
    <w:rsid w:val="00A73408"/>
    <w:rsid w:val="00A738AB"/>
    <w:rsid w:val="00A739DA"/>
    <w:rsid w:val="00A73A27"/>
    <w:rsid w:val="00A73C51"/>
    <w:rsid w:val="00A73E26"/>
    <w:rsid w:val="00A74006"/>
    <w:rsid w:val="00A742A1"/>
    <w:rsid w:val="00A74B1C"/>
    <w:rsid w:val="00A74B57"/>
    <w:rsid w:val="00A74B7C"/>
    <w:rsid w:val="00A756D4"/>
    <w:rsid w:val="00A75CB3"/>
    <w:rsid w:val="00A75DD8"/>
    <w:rsid w:val="00A76422"/>
    <w:rsid w:val="00A7648E"/>
    <w:rsid w:val="00A7679B"/>
    <w:rsid w:val="00A76998"/>
    <w:rsid w:val="00A76EC2"/>
    <w:rsid w:val="00A76EEC"/>
    <w:rsid w:val="00A76FC5"/>
    <w:rsid w:val="00A77572"/>
    <w:rsid w:val="00A77B3B"/>
    <w:rsid w:val="00A77E61"/>
    <w:rsid w:val="00A80081"/>
    <w:rsid w:val="00A8009F"/>
    <w:rsid w:val="00A80216"/>
    <w:rsid w:val="00A80423"/>
    <w:rsid w:val="00A80937"/>
    <w:rsid w:val="00A80B03"/>
    <w:rsid w:val="00A80DA1"/>
    <w:rsid w:val="00A8132F"/>
    <w:rsid w:val="00A81405"/>
    <w:rsid w:val="00A8184F"/>
    <w:rsid w:val="00A8196A"/>
    <w:rsid w:val="00A82490"/>
    <w:rsid w:val="00A82F01"/>
    <w:rsid w:val="00A83267"/>
    <w:rsid w:val="00A83753"/>
    <w:rsid w:val="00A837F9"/>
    <w:rsid w:val="00A83892"/>
    <w:rsid w:val="00A83AB8"/>
    <w:rsid w:val="00A83B02"/>
    <w:rsid w:val="00A83D17"/>
    <w:rsid w:val="00A83E4C"/>
    <w:rsid w:val="00A83EE8"/>
    <w:rsid w:val="00A84514"/>
    <w:rsid w:val="00A847DE"/>
    <w:rsid w:val="00A84AFB"/>
    <w:rsid w:val="00A856B9"/>
    <w:rsid w:val="00A85B3F"/>
    <w:rsid w:val="00A862C6"/>
    <w:rsid w:val="00A86C6D"/>
    <w:rsid w:val="00A872C9"/>
    <w:rsid w:val="00A87796"/>
    <w:rsid w:val="00A87AE5"/>
    <w:rsid w:val="00A87CAB"/>
    <w:rsid w:val="00A87D7A"/>
    <w:rsid w:val="00A87EAD"/>
    <w:rsid w:val="00A90004"/>
    <w:rsid w:val="00A900AE"/>
    <w:rsid w:val="00A901A0"/>
    <w:rsid w:val="00A908A1"/>
    <w:rsid w:val="00A9090B"/>
    <w:rsid w:val="00A9093B"/>
    <w:rsid w:val="00A90B58"/>
    <w:rsid w:val="00A90FD6"/>
    <w:rsid w:val="00A9113D"/>
    <w:rsid w:val="00A91400"/>
    <w:rsid w:val="00A9189D"/>
    <w:rsid w:val="00A9195A"/>
    <w:rsid w:val="00A91BC0"/>
    <w:rsid w:val="00A91EFA"/>
    <w:rsid w:val="00A9239B"/>
    <w:rsid w:val="00A9241F"/>
    <w:rsid w:val="00A92601"/>
    <w:rsid w:val="00A92A20"/>
    <w:rsid w:val="00A92B61"/>
    <w:rsid w:val="00A92D7A"/>
    <w:rsid w:val="00A92EBA"/>
    <w:rsid w:val="00A92FC3"/>
    <w:rsid w:val="00A9328A"/>
    <w:rsid w:val="00A9346B"/>
    <w:rsid w:val="00A93743"/>
    <w:rsid w:val="00A93AE8"/>
    <w:rsid w:val="00A93F6D"/>
    <w:rsid w:val="00A946B1"/>
    <w:rsid w:val="00A94C13"/>
    <w:rsid w:val="00A94F3C"/>
    <w:rsid w:val="00A95947"/>
    <w:rsid w:val="00A95974"/>
    <w:rsid w:val="00A95C38"/>
    <w:rsid w:val="00A95CB2"/>
    <w:rsid w:val="00A95E33"/>
    <w:rsid w:val="00A95EAA"/>
    <w:rsid w:val="00A9673E"/>
    <w:rsid w:val="00A96816"/>
    <w:rsid w:val="00A96874"/>
    <w:rsid w:val="00A96909"/>
    <w:rsid w:val="00A96CB1"/>
    <w:rsid w:val="00A96D0E"/>
    <w:rsid w:val="00A97139"/>
    <w:rsid w:val="00A9754E"/>
    <w:rsid w:val="00A9799B"/>
    <w:rsid w:val="00A97D11"/>
    <w:rsid w:val="00AA002B"/>
    <w:rsid w:val="00AA0E64"/>
    <w:rsid w:val="00AA11FB"/>
    <w:rsid w:val="00AA123A"/>
    <w:rsid w:val="00AA13AE"/>
    <w:rsid w:val="00AA1442"/>
    <w:rsid w:val="00AA18C7"/>
    <w:rsid w:val="00AA197A"/>
    <w:rsid w:val="00AA19FD"/>
    <w:rsid w:val="00AA1B5B"/>
    <w:rsid w:val="00AA1CD3"/>
    <w:rsid w:val="00AA1FB5"/>
    <w:rsid w:val="00AA2024"/>
    <w:rsid w:val="00AA26BF"/>
    <w:rsid w:val="00AA26FF"/>
    <w:rsid w:val="00AA272C"/>
    <w:rsid w:val="00AA27C4"/>
    <w:rsid w:val="00AA2D85"/>
    <w:rsid w:val="00AA2E72"/>
    <w:rsid w:val="00AA3203"/>
    <w:rsid w:val="00AA381F"/>
    <w:rsid w:val="00AA38D1"/>
    <w:rsid w:val="00AA3944"/>
    <w:rsid w:val="00AA3B65"/>
    <w:rsid w:val="00AA3BAB"/>
    <w:rsid w:val="00AA3F35"/>
    <w:rsid w:val="00AA4329"/>
    <w:rsid w:val="00AA445B"/>
    <w:rsid w:val="00AA4680"/>
    <w:rsid w:val="00AA4C05"/>
    <w:rsid w:val="00AA4C64"/>
    <w:rsid w:val="00AA4F8B"/>
    <w:rsid w:val="00AA4F96"/>
    <w:rsid w:val="00AA5008"/>
    <w:rsid w:val="00AA52A1"/>
    <w:rsid w:val="00AA5369"/>
    <w:rsid w:val="00AA53E2"/>
    <w:rsid w:val="00AA57B3"/>
    <w:rsid w:val="00AA60DA"/>
    <w:rsid w:val="00AA687B"/>
    <w:rsid w:val="00AA6D15"/>
    <w:rsid w:val="00AA7173"/>
    <w:rsid w:val="00AA7506"/>
    <w:rsid w:val="00AA7E5C"/>
    <w:rsid w:val="00AB0218"/>
    <w:rsid w:val="00AB02AC"/>
    <w:rsid w:val="00AB030B"/>
    <w:rsid w:val="00AB039A"/>
    <w:rsid w:val="00AB056E"/>
    <w:rsid w:val="00AB064D"/>
    <w:rsid w:val="00AB0958"/>
    <w:rsid w:val="00AB0BC0"/>
    <w:rsid w:val="00AB0BCC"/>
    <w:rsid w:val="00AB0D00"/>
    <w:rsid w:val="00AB10DB"/>
    <w:rsid w:val="00AB10EC"/>
    <w:rsid w:val="00AB11E3"/>
    <w:rsid w:val="00AB1256"/>
    <w:rsid w:val="00AB1313"/>
    <w:rsid w:val="00AB1AF2"/>
    <w:rsid w:val="00AB20EB"/>
    <w:rsid w:val="00AB2423"/>
    <w:rsid w:val="00AB2478"/>
    <w:rsid w:val="00AB24BB"/>
    <w:rsid w:val="00AB2521"/>
    <w:rsid w:val="00AB2937"/>
    <w:rsid w:val="00AB2BED"/>
    <w:rsid w:val="00AB2CC6"/>
    <w:rsid w:val="00AB2F57"/>
    <w:rsid w:val="00AB309D"/>
    <w:rsid w:val="00AB344D"/>
    <w:rsid w:val="00AB38D4"/>
    <w:rsid w:val="00AB3D13"/>
    <w:rsid w:val="00AB4051"/>
    <w:rsid w:val="00AB435F"/>
    <w:rsid w:val="00AB4697"/>
    <w:rsid w:val="00AB46B9"/>
    <w:rsid w:val="00AB46E3"/>
    <w:rsid w:val="00AB4EE5"/>
    <w:rsid w:val="00AB54D1"/>
    <w:rsid w:val="00AB5608"/>
    <w:rsid w:val="00AB5655"/>
    <w:rsid w:val="00AB5915"/>
    <w:rsid w:val="00AB5B94"/>
    <w:rsid w:val="00AB5C6D"/>
    <w:rsid w:val="00AB5E1E"/>
    <w:rsid w:val="00AB5F1C"/>
    <w:rsid w:val="00AB5F67"/>
    <w:rsid w:val="00AB610C"/>
    <w:rsid w:val="00AB61FD"/>
    <w:rsid w:val="00AB6301"/>
    <w:rsid w:val="00AB642C"/>
    <w:rsid w:val="00AB6516"/>
    <w:rsid w:val="00AB698F"/>
    <w:rsid w:val="00AB6E01"/>
    <w:rsid w:val="00AB7175"/>
    <w:rsid w:val="00AB718F"/>
    <w:rsid w:val="00AB75E9"/>
    <w:rsid w:val="00AB7BDE"/>
    <w:rsid w:val="00AC01EC"/>
    <w:rsid w:val="00AC061D"/>
    <w:rsid w:val="00AC07C2"/>
    <w:rsid w:val="00AC0E31"/>
    <w:rsid w:val="00AC0F4F"/>
    <w:rsid w:val="00AC18BB"/>
    <w:rsid w:val="00AC19DD"/>
    <w:rsid w:val="00AC19F8"/>
    <w:rsid w:val="00AC1FD3"/>
    <w:rsid w:val="00AC21A6"/>
    <w:rsid w:val="00AC22BD"/>
    <w:rsid w:val="00AC238A"/>
    <w:rsid w:val="00AC2B25"/>
    <w:rsid w:val="00AC2D98"/>
    <w:rsid w:val="00AC2DF8"/>
    <w:rsid w:val="00AC2F60"/>
    <w:rsid w:val="00AC33BA"/>
    <w:rsid w:val="00AC3528"/>
    <w:rsid w:val="00AC3A1D"/>
    <w:rsid w:val="00AC3DE1"/>
    <w:rsid w:val="00AC4786"/>
    <w:rsid w:val="00AC48AB"/>
    <w:rsid w:val="00AC48B5"/>
    <w:rsid w:val="00AC4A29"/>
    <w:rsid w:val="00AC4DE2"/>
    <w:rsid w:val="00AC4DF9"/>
    <w:rsid w:val="00AC4E58"/>
    <w:rsid w:val="00AC569F"/>
    <w:rsid w:val="00AC578F"/>
    <w:rsid w:val="00AC5992"/>
    <w:rsid w:val="00AC5ACE"/>
    <w:rsid w:val="00AC5C12"/>
    <w:rsid w:val="00AC6482"/>
    <w:rsid w:val="00AC6522"/>
    <w:rsid w:val="00AC6574"/>
    <w:rsid w:val="00AC667F"/>
    <w:rsid w:val="00AC699A"/>
    <w:rsid w:val="00AC6CCB"/>
    <w:rsid w:val="00AC6DBE"/>
    <w:rsid w:val="00AC6F14"/>
    <w:rsid w:val="00AC7128"/>
    <w:rsid w:val="00AC74C3"/>
    <w:rsid w:val="00AC7506"/>
    <w:rsid w:val="00AC751C"/>
    <w:rsid w:val="00AC7B03"/>
    <w:rsid w:val="00AC7D45"/>
    <w:rsid w:val="00AD01FA"/>
    <w:rsid w:val="00AD028B"/>
    <w:rsid w:val="00AD0647"/>
    <w:rsid w:val="00AD09DC"/>
    <w:rsid w:val="00AD0C65"/>
    <w:rsid w:val="00AD0D3A"/>
    <w:rsid w:val="00AD0E38"/>
    <w:rsid w:val="00AD0FD4"/>
    <w:rsid w:val="00AD0FE3"/>
    <w:rsid w:val="00AD100C"/>
    <w:rsid w:val="00AD1498"/>
    <w:rsid w:val="00AD1724"/>
    <w:rsid w:val="00AD1BEB"/>
    <w:rsid w:val="00AD1C7F"/>
    <w:rsid w:val="00AD1E60"/>
    <w:rsid w:val="00AD1F49"/>
    <w:rsid w:val="00AD2197"/>
    <w:rsid w:val="00AD23D0"/>
    <w:rsid w:val="00AD299D"/>
    <w:rsid w:val="00AD29C3"/>
    <w:rsid w:val="00AD2E22"/>
    <w:rsid w:val="00AD351F"/>
    <w:rsid w:val="00AD3A88"/>
    <w:rsid w:val="00AD3AA7"/>
    <w:rsid w:val="00AD3AEE"/>
    <w:rsid w:val="00AD3C69"/>
    <w:rsid w:val="00AD3D77"/>
    <w:rsid w:val="00AD4049"/>
    <w:rsid w:val="00AD4BC2"/>
    <w:rsid w:val="00AD54DC"/>
    <w:rsid w:val="00AD668A"/>
    <w:rsid w:val="00AD692E"/>
    <w:rsid w:val="00AD693B"/>
    <w:rsid w:val="00AD6E41"/>
    <w:rsid w:val="00AD71B3"/>
    <w:rsid w:val="00AD71D4"/>
    <w:rsid w:val="00AD7662"/>
    <w:rsid w:val="00AD7B65"/>
    <w:rsid w:val="00AD7C32"/>
    <w:rsid w:val="00AD7C66"/>
    <w:rsid w:val="00AE0126"/>
    <w:rsid w:val="00AE043C"/>
    <w:rsid w:val="00AE08A1"/>
    <w:rsid w:val="00AE09D0"/>
    <w:rsid w:val="00AE0B67"/>
    <w:rsid w:val="00AE0C1D"/>
    <w:rsid w:val="00AE1AA2"/>
    <w:rsid w:val="00AE1CCF"/>
    <w:rsid w:val="00AE1D05"/>
    <w:rsid w:val="00AE1EBE"/>
    <w:rsid w:val="00AE1F7F"/>
    <w:rsid w:val="00AE2362"/>
    <w:rsid w:val="00AE2394"/>
    <w:rsid w:val="00AE267C"/>
    <w:rsid w:val="00AE270A"/>
    <w:rsid w:val="00AE2910"/>
    <w:rsid w:val="00AE29D8"/>
    <w:rsid w:val="00AE2B9A"/>
    <w:rsid w:val="00AE3133"/>
    <w:rsid w:val="00AE336C"/>
    <w:rsid w:val="00AE3619"/>
    <w:rsid w:val="00AE3759"/>
    <w:rsid w:val="00AE38FA"/>
    <w:rsid w:val="00AE39AB"/>
    <w:rsid w:val="00AE3C51"/>
    <w:rsid w:val="00AE3D76"/>
    <w:rsid w:val="00AE417C"/>
    <w:rsid w:val="00AE4387"/>
    <w:rsid w:val="00AE452A"/>
    <w:rsid w:val="00AE454D"/>
    <w:rsid w:val="00AE4820"/>
    <w:rsid w:val="00AE4A40"/>
    <w:rsid w:val="00AE4B2F"/>
    <w:rsid w:val="00AE4B95"/>
    <w:rsid w:val="00AE4CAD"/>
    <w:rsid w:val="00AE5426"/>
    <w:rsid w:val="00AE5607"/>
    <w:rsid w:val="00AE57A7"/>
    <w:rsid w:val="00AE5BA9"/>
    <w:rsid w:val="00AE5D64"/>
    <w:rsid w:val="00AE5F5E"/>
    <w:rsid w:val="00AE6322"/>
    <w:rsid w:val="00AE649B"/>
    <w:rsid w:val="00AE68CB"/>
    <w:rsid w:val="00AE690E"/>
    <w:rsid w:val="00AE69B8"/>
    <w:rsid w:val="00AE6BB5"/>
    <w:rsid w:val="00AE73A3"/>
    <w:rsid w:val="00AE779D"/>
    <w:rsid w:val="00AE783C"/>
    <w:rsid w:val="00AE7A91"/>
    <w:rsid w:val="00AE7AFB"/>
    <w:rsid w:val="00AE7BB6"/>
    <w:rsid w:val="00AE7FBC"/>
    <w:rsid w:val="00AF01EA"/>
    <w:rsid w:val="00AF0487"/>
    <w:rsid w:val="00AF04F3"/>
    <w:rsid w:val="00AF0539"/>
    <w:rsid w:val="00AF0BA4"/>
    <w:rsid w:val="00AF0C04"/>
    <w:rsid w:val="00AF0C3A"/>
    <w:rsid w:val="00AF1488"/>
    <w:rsid w:val="00AF153C"/>
    <w:rsid w:val="00AF192F"/>
    <w:rsid w:val="00AF1ADF"/>
    <w:rsid w:val="00AF1B52"/>
    <w:rsid w:val="00AF1BE3"/>
    <w:rsid w:val="00AF1CD8"/>
    <w:rsid w:val="00AF1D9A"/>
    <w:rsid w:val="00AF21ED"/>
    <w:rsid w:val="00AF2256"/>
    <w:rsid w:val="00AF25F8"/>
    <w:rsid w:val="00AF271D"/>
    <w:rsid w:val="00AF2BE0"/>
    <w:rsid w:val="00AF3214"/>
    <w:rsid w:val="00AF39D9"/>
    <w:rsid w:val="00AF39FF"/>
    <w:rsid w:val="00AF4479"/>
    <w:rsid w:val="00AF44D0"/>
    <w:rsid w:val="00AF45E8"/>
    <w:rsid w:val="00AF463C"/>
    <w:rsid w:val="00AF47E2"/>
    <w:rsid w:val="00AF4C31"/>
    <w:rsid w:val="00AF4DE5"/>
    <w:rsid w:val="00AF5169"/>
    <w:rsid w:val="00AF54A6"/>
    <w:rsid w:val="00AF56E8"/>
    <w:rsid w:val="00AF5B74"/>
    <w:rsid w:val="00AF5E66"/>
    <w:rsid w:val="00AF613F"/>
    <w:rsid w:val="00AF68BE"/>
    <w:rsid w:val="00AF6A43"/>
    <w:rsid w:val="00AF7204"/>
    <w:rsid w:val="00AF7316"/>
    <w:rsid w:val="00AF73E5"/>
    <w:rsid w:val="00AF7691"/>
    <w:rsid w:val="00AF7E01"/>
    <w:rsid w:val="00B00019"/>
    <w:rsid w:val="00B002E3"/>
    <w:rsid w:val="00B00A8A"/>
    <w:rsid w:val="00B00BC3"/>
    <w:rsid w:val="00B00D6E"/>
    <w:rsid w:val="00B0100A"/>
    <w:rsid w:val="00B01162"/>
    <w:rsid w:val="00B01296"/>
    <w:rsid w:val="00B014A8"/>
    <w:rsid w:val="00B016A6"/>
    <w:rsid w:val="00B01A6F"/>
    <w:rsid w:val="00B01DD0"/>
    <w:rsid w:val="00B02155"/>
    <w:rsid w:val="00B02A9D"/>
    <w:rsid w:val="00B02E6B"/>
    <w:rsid w:val="00B02FE3"/>
    <w:rsid w:val="00B032B8"/>
    <w:rsid w:val="00B034E1"/>
    <w:rsid w:val="00B03775"/>
    <w:rsid w:val="00B03946"/>
    <w:rsid w:val="00B03A66"/>
    <w:rsid w:val="00B03B98"/>
    <w:rsid w:val="00B03D6C"/>
    <w:rsid w:val="00B041EB"/>
    <w:rsid w:val="00B041F9"/>
    <w:rsid w:val="00B04245"/>
    <w:rsid w:val="00B046EB"/>
    <w:rsid w:val="00B04B90"/>
    <w:rsid w:val="00B04F11"/>
    <w:rsid w:val="00B04F67"/>
    <w:rsid w:val="00B052B5"/>
    <w:rsid w:val="00B054E3"/>
    <w:rsid w:val="00B06391"/>
    <w:rsid w:val="00B0691E"/>
    <w:rsid w:val="00B06A8D"/>
    <w:rsid w:val="00B07142"/>
    <w:rsid w:val="00B07774"/>
    <w:rsid w:val="00B07C70"/>
    <w:rsid w:val="00B07CCF"/>
    <w:rsid w:val="00B07D0B"/>
    <w:rsid w:val="00B105E4"/>
    <w:rsid w:val="00B1082A"/>
    <w:rsid w:val="00B10945"/>
    <w:rsid w:val="00B10A1A"/>
    <w:rsid w:val="00B10E22"/>
    <w:rsid w:val="00B10E99"/>
    <w:rsid w:val="00B1112E"/>
    <w:rsid w:val="00B11193"/>
    <w:rsid w:val="00B119AE"/>
    <w:rsid w:val="00B12388"/>
    <w:rsid w:val="00B12C26"/>
    <w:rsid w:val="00B12C47"/>
    <w:rsid w:val="00B13403"/>
    <w:rsid w:val="00B13A75"/>
    <w:rsid w:val="00B13AED"/>
    <w:rsid w:val="00B13C66"/>
    <w:rsid w:val="00B13DD7"/>
    <w:rsid w:val="00B13EDF"/>
    <w:rsid w:val="00B13F62"/>
    <w:rsid w:val="00B1455E"/>
    <w:rsid w:val="00B145DE"/>
    <w:rsid w:val="00B146C0"/>
    <w:rsid w:val="00B146F1"/>
    <w:rsid w:val="00B14943"/>
    <w:rsid w:val="00B14A20"/>
    <w:rsid w:val="00B1549B"/>
    <w:rsid w:val="00B157BE"/>
    <w:rsid w:val="00B158F7"/>
    <w:rsid w:val="00B15C06"/>
    <w:rsid w:val="00B1611A"/>
    <w:rsid w:val="00B166D0"/>
    <w:rsid w:val="00B1685F"/>
    <w:rsid w:val="00B169C0"/>
    <w:rsid w:val="00B1724A"/>
    <w:rsid w:val="00B1772E"/>
    <w:rsid w:val="00B17932"/>
    <w:rsid w:val="00B17ECA"/>
    <w:rsid w:val="00B17F32"/>
    <w:rsid w:val="00B20875"/>
    <w:rsid w:val="00B209FE"/>
    <w:rsid w:val="00B20A6F"/>
    <w:rsid w:val="00B214F7"/>
    <w:rsid w:val="00B21752"/>
    <w:rsid w:val="00B218A9"/>
    <w:rsid w:val="00B2194D"/>
    <w:rsid w:val="00B21A39"/>
    <w:rsid w:val="00B21C5B"/>
    <w:rsid w:val="00B22015"/>
    <w:rsid w:val="00B2249B"/>
    <w:rsid w:val="00B22AAB"/>
    <w:rsid w:val="00B22E95"/>
    <w:rsid w:val="00B22FBD"/>
    <w:rsid w:val="00B230EC"/>
    <w:rsid w:val="00B23102"/>
    <w:rsid w:val="00B23301"/>
    <w:rsid w:val="00B23623"/>
    <w:rsid w:val="00B23818"/>
    <w:rsid w:val="00B23AE6"/>
    <w:rsid w:val="00B23E12"/>
    <w:rsid w:val="00B23FA3"/>
    <w:rsid w:val="00B2410E"/>
    <w:rsid w:val="00B24239"/>
    <w:rsid w:val="00B24797"/>
    <w:rsid w:val="00B24DD4"/>
    <w:rsid w:val="00B24FA4"/>
    <w:rsid w:val="00B254E0"/>
    <w:rsid w:val="00B2551E"/>
    <w:rsid w:val="00B25D9B"/>
    <w:rsid w:val="00B25DF6"/>
    <w:rsid w:val="00B262B3"/>
    <w:rsid w:val="00B26356"/>
    <w:rsid w:val="00B26556"/>
    <w:rsid w:val="00B26713"/>
    <w:rsid w:val="00B2685A"/>
    <w:rsid w:val="00B26D4B"/>
    <w:rsid w:val="00B26E6B"/>
    <w:rsid w:val="00B26F5D"/>
    <w:rsid w:val="00B27176"/>
    <w:rsid w:val="00B274C9"/>
    <w:rsid w:val="00B27657"/>
    <w:rsid w:val="00B27A48"/>
    <w:rsid w:val="00B27EBD"/>
    <w:rsid w:val="00B30139"/>
    <w:rsid w:val="00B30597"/>
    <w:rsid w:val="00B3065E"/>
    <w:rsid w:val="00B306C3"/>
    <w:rsid w:val="00B306EB"/>
    <w:rsid w:val="00B30762"/>
    <w:rsid w:val="00B30ABA"/>
    <w:rsid w:val="00B31009"/>
    <w:rsid w:val="00B31222"/>
    <w:rsid w:val="00B313B5"/>
    <w:rsid w:val="00B3144F"/>
    <w:rsid w:val="00B315D7"/>
    <w:rsid w:val="00B31878"/>
    <w:rsid w:val="00B31E0D"/>
    <w:rsid w:val="00B32045"/>
    <w:rsid w:val="00B3225C"/>
    <w:rsid w:val="00B3289D"/>
    <w:rsid w:val="00B32C5C"/>
    <w:rsid w:val="00B32DD2"/>
    <w:rsid w:val="00B32E08"/>
    <w:rsid w:val="00B32EA0"/>
    <w:rsid w:val="00B333A1"/>
    <w:rsid w:val="00B333B9"/>
    <w:rsid w:val="00B33466"/>
    <w:rsid w:val="00B3366F"/>
    <w:rsid w:val="00B3370E"/>
    <w:rsid w:val="00B33A55"/>
    <w:rsid w:val="00B3402D"/>
    <w:rsid w:val="00B343A1"/>
    <w:rsid w:val="00B3450F"/>
    <w:rsid w:val="00B34924"/>
    <w:rsid w:val="00B34953"/>
    <w:rsid w:val="00B34DCA"/>
    <w:rsid w:val="00B351B1"/>
    <w:rsid w:val="00B3520F"/>
    <w:rsid w:val="00B356B4"/>
    <w:rsid w:val="00B35762"/>
    <w:rsid w:val="00B357D6"/>
    <w:rsid w:val="00B35B10"/>
    <w:rsid w:val="00B35D12"/>
    <w:rsid w:val="00B35FB3"/>
    <w:rsid w:val="00B3666A"/>
    <w:rsid w:val="00B372FE"/>
    <w:rsid w:val="00B37572"/>
    <w:rsid w:val="00B375FE"/>
    <w:rsid w:val="00B37A8F"/>
    <w:rsid w:val="00B37FC4"/>
    <w:rsid w:val="00B40010"/>
    <w:rsid w:val="00B40038"/>
    <w:rsid w:val="00B40131"/>
    <w:rsid w:val="00B4033F"/>
    <w:rsid w:val="00B40501"/>
    <w:rsid w:val="00B40B57"/>
    <w:rsid w:val="00B40D65"/>
    <w:rsid w:val="00B40FA7"/>
    <w:rsid w:val="00B41024"/>
    <w:rsid w:val="00B411C4"/>
    <w:rsid w:val="00B412E5"/>
    <w:rsid w:val="00B4133D"/>
    <w:rsid w:val="00B4165E"/>
    <w:rsid w:val="00B417CD"/>
    <w:rsid w:val="00B4181E"/>
    <w:rsid w:val="00B41833"/>
    <w:rsid w:val="00B41A11"/>
    <w:rsid w:val="00B41A1B"/>
    <w:rsid w:val="00B41A9B"/>
    <w:rsid w:val="00B420DC"/>
    <w:rsid w:val="00B42336"/>
    <w:rsid w:val="00B42509"/>
    <w:rsid w:val="00B428FF"/>
    <w:rsid w:val="00B42B84"/>
    <w:rsid w:val="00B43384"/>
    <w:rsid w:val="00B44425"/>
    <w:rsid w:val="00B444A4"/>
    <w:rsid w:val="00B44A01"/>
    <w:rsid w:val="00B4521D"/>
    <w:rsid w:val="00B452AD"/>
    <w:rsid w:val="00B45463"/>
    <w:rsid w:val="00B45604"/>
    <w:rsid w:val="00B457F5"/>
    <w:rsid w:val="00B45A10"/>
    <w:rsid w:val="00B45C77"/>
    <w:rsid w:val="00B45F51"/>
    <w:rsid w:val="00B46C32"/>
    <w:rsid w:val="00B46CE8"/>
    <w:rsid w:val="00B46E79"/>
    <w:rsid w:val="00B474AD"/>
    <w:rsid w:val="00B4771F"/>
    <w:rsid w:val="00B477F2"/>
    <w:rsid w:val="00B47B9F"/>
    <w:rsid w:val="00B47BAE"/>
    <w:rsid w:val="00B47D5D"/>
    <w:rsid w:val="00B47E48"/>
    <w:rsid w:val="00B47F9F"/>
    <w:rsid w:val="00B501FC"/>
    <w:rsid w:val="00B502E1"/>
    <w:rsid w:val="00B505B5"/>
    <w:rsid w:val="00B50970"/>
    <w:rsid w:val="00B50A81"/>
    <w:rsid w:val="00B50D67"/>
    <w:rsid w:val="00B50D79"/>
    <w:rsid w:val="00B50DD8"/>
    <w:rsid w:val="00B513D9"/>
    <w:rsid w:val="00B514D7"/>
    <w:rsid w:val="00B51898"/>
    <w:rsid w:val="00B51A4B"/>
    <w:rsid w:val="00B51B33"/>
    <w:rsid w:val="00B51F2F"/>
    <w:rsid w:val="00B520F7"/>
    <w:rsid w:val="00B522C1"/>
    <w:rsid w:val="00B52422"/>
    <w:rsid w:val="00B5270F"/>
    <w:rsid w:val="00B52CE3"/>
    <w:rsid w:val="00B52CE4"/>
    <w:rsid w:val="00B530A8"/>
    <w:rsid w:val="00B530F9"/>
    <w:rsid w:val="00B5348E"/>
    <w:rsid w:val="00B534F1"/>
    <w:rsid w:val="00B535ED"/>
    <w:rsid w:val="00B5361F"/>
    <w:rsid w:val="00B5370B"/>
    <w:rsid w:val="00B53848"/>
    <w:rsid w:val="00B53E38"/>
    <w:rsid w:val="00B53FD0"/>
    <w:rsid w:val="00B540CC"/>
    <w:rsid w:val="00B540F3"/>
    <w:rsid w:val="00B543EE"/>
    <w:rsid w:val="00B544D6"/>
    <w:rsid w:val="00B54589"/>
    <w:rsid w:val="00B5471F"/>
    <w:rsid w:val="00B54759"/>
    <w:rsid w:val="00B54A19"/>
    <w:rsid w:val="00B553F6"/>
    <w:rsid w:val="00B555DE"/>
    <w:rsid w:val="00B563EA"/>
    <w:rsid w:val="00B5662F"/>
    <w:rsid w:val="00B56967"/>
    <w:rsid w:val="00B56B55"/>
    <w:rsid w:val="00B56ED6"/>
    <w:rsid w:val="00B56F64"/>
    <w:rsid w:val="00B56FE6"/>
    <w:rsid w:val="00B5711A"/>
    <w:rsid w:val="00B572B3"/>
    <w:rsid w:val="00B57389"/>
    <w:rsid w:val="00B57525"/>
    <w:rsid w:val="00B577EF"/>
    <w:rsid w:val="00B5780F"/>
    <w:rsid w:val="00B57856"/>
    <w:rsid w:val="00B579C0"/>
    <w:rsid w:val="00B57D10"/>
    <w:rsid w:val="00B57FA1"/>
    <w:rsid w:val="00B604B0"/>
    <w:rsid w:val="00B604EA"/>
    <w:rsid w:val="00B61025"/>
    <w:rsid w:val="00B61223"/>
    <w:rsid w:val="00B61241"/>
    <w:rsid w:val="00B6178A"/>
    <w:rsid w:val="00B618A7"/>
    <w:rsid w:val="00B618D0"/>
    <w:rsid w:val="00B61A43"/>
    <w:rsid w:val="00B61C8A"/>
    <w:rsid w:val="00B61D1C"/>
    <w:rsid w:val="00B61ED0"/>
    <w:rsid w:val="00B6218F"/>
    <w:rsid w:val="00B62879"/>
    <w:rsid w:val="00B628EF"/>
    <w:rsid w:val="00B62A53"/>
    <w:rsid w:val="00B62F42"/>
    <w:rsid w:val="00B637B5"/>
    <w:rsid w:val="00B637F3"/>
    <w:rsid w:val="00B63852"/>
    <w:rsid w:val="00B643B2"/>
    <w:rsid w:val="00B64460"/>
    <w:rsid w:val="00B64545"/>
    <w:rsid w:val="00B645C9"/>
    <w:rsid w:val="00B64602"/>
    <w:rsid w:val="00B6478F"/>
    <w:rsid w:val="00B64905"/>
    <w:rsid w:val="00B64D1C"/>
    <w:rsid w:val="00B64DCF"/>
    <w:rsid w:val="00B65042"/>
    <w:rsid w:val="00B65529"/>
    <w:rsid w:val="00B65D2B"/>
    <w:rsid w:val="00B661D4"/>
    <w:rsid w:val="00B66226"/>
    <w:rsid w:val="00B66409"/>
    <w:rsid w:val="00B667AA"/>
    <w:rsid w:val="00B66B1E"/>
    <w:rsid w:val="00B677B4"/>
    <w:rsid w:val="00B677DC"/>
    <w:rsid w:val="00B67BEF"/>
    <w:rsid w:val="00B67E20"/>
    <w:rsid w:val="00B700FC"/>
    <w:rsid w:val="00B7012D"/>
    <w:rsid w:val="00B7028F"/>
    <w:rsid w:val="00B7097F"/>
    <w:rsid w:val="00B70D7E"/>
    <w:rsid w:val="00B70FAB"/>
    <w:rsid w:val="00B713EA"/>
    <w:rsid w:val="00B7148C"/>
    <w:rsid w:val="00B723B2"/>
    <w:rsid w:val="00B72405"/>
    <w:rsid w:val="00B72439"/>
    <w:rsid w:val="00B724A1"/>
    <w:rsid w:val="00B72660"/>
    <w:rsid w:val="00B72989"/>
    <w:rsid w:val="00B72C4A"/>
    <w:rsid w:val="00B73232"/>
    <w:rsid w:val="00B73373"/>
    <w:rsid w:val="00B7397D"/>
    <w:rsid w:val="00B73FEB"/>
    <w:rsid w:val="00B74239"/>
    <w:rsid w:val="00B7439B"/>
    <w:rsid w:val="00B74597"/>
    <w:rsid w:val="00B74974"/>
    <w:rsid w:val="00B74A03"/>
    <w:rsid w:val="00B74A61"/>
    <w:rsid w:val="00B74BB9"/>
    <w:rsid w:val="00B74C2A"/>
    <w:rsid w:val="00B74E81"/>
    <w:rsid w:val="00B75069"/>
    <w:rsid w:val="00B752AF"/>
    <w:rsid w:val="00B7556B"/>
    <w:rsid w:val="00B75B9B"/>
    <w:rsid w:val="00B76996"/>
    <w:rsid w:val="00B76CDE"/>
    <w:rsid w:val="00B76D86"/>
    <w:rsid w:val="00B76F82"/>
    <w:rsid w:val="00B7748E"/>
    <w:rsid w:val="00B77575"/>
    <w:rsid w:val="00B800B0"/>
    <w:rsid w:val="00B801D6"/>
    <w:rsid w:val="00B8030B"/>
    <w:rsid w:val="00B80A2E"/>
    <w:rsid w:val="00B80FF9"/>
    <w:rsid w:val="00B81009"/>
    <w:rsid w:val="00B81570"/>
    <w:rsid w:val="00B8189B"/>
    <w:rsid w:val="00B81994"/>
    <w:rsid w:val="00B81A2A"/>
    <w:rsid w:val="00B81BDA"/>
    <w:rsid w:val="00B8203E"/>
    <w:rsid w:val="00B8282D"/>
    <w:rsid w:val="00B82B1E"/>
    <w:rsid w:val="00B82D67"/>
    <w:rsid w:val="00B833ED"/>
    <w:rsid w:val="00B835CB"/>
    <w:rsid w:val="00B83775"/>
    <w:rsid w:val="00B84007"/>
    <w:rsid w:val="00B840F0"/>
    <w:rsid w:val="00B843C6"/>
    <w:rsid w:val="00B84416"/>
    <w:rsid w:val="00B84838"/>
    <w:rsid w:val="00B84A2F"/>
    <w:rsid w:val="00B84D51"/>
    <w:rsid w:val="00B84E4E"/>
    <w:rsid w:val="00B84FEE"/>
    <w:rsid w:val="00B85171"/>
    <w:rsid w:val="00B85D40"/>
    <w:rsid w:val="00B86320"/>
    <w:rsid w:val="00B863BD"/>
    <w:rsid w:val="00B8650B"/>
    <w:rsid w:val="00B86895"/>
    <w:rsid w:val="00B873BE"/>
    <w:rsid w:val="00B87CD9"/>
    <w:rsid w:val="00B907CE"/>
    <w:rsid w:val="00B90841"/>
    <w:rsid w:val="00B90A03"/>
    <w:rsid w:val="00B90C0D"/>
    <w:rsid w:val="00B91076"/>
    <w:rsid w:val="00B911AF"/>
    <w:rsid w:val="00B915FE"/>
    <w:rsid w:val="00B919BE"/>
    <w:rsid w:val="00B91A29"/>
    <w:rsid w:val="00B91A81"/>
    <w:rsid w:val="00B91B0D"/>
    <w:rsid w:val="00B91BBB"/>
    <w:rsid w:val="00B930FB"/>
    <w:rsid w:val="00B9339D"/>
    <w:rsid w:val="00B93404"/>
    <w:rsid w:val="00B936E9"/>
    <w:rsid w:val="00B9379D"/>
    <w:rsid w:val="00B93AAF"/>
    <w:rsid w:val="00B9416E"/>
    <w:rsid w:val="00B948E4"/>
    <w:rsid w:val="00B949FF"/>
    <w:rsid w:val="00B94E19"/>
    <w:rsid w:val="00B94EB2"/>
    <w:rsid w:val="00B9501C"/>
    <w:rsid w:val="00B950B5"/>
    <w:rsid w:val="00B9512A"/>
    <w:rsid w:val="00B95258"/>
    <w:rsid w:val="00B953DB"/>
    <w:rsid w:val="00B95585"/>
    <w:rsid w:val="00B955A9"/>
    <w:rsid w:val="00B958CA"/>
    <w:rsid w:val="00B9595A"/>
    <w:rsid w:val="00B95E35"/>
    <w:rsid w:val="00B960DB"/>
    <w:rsid w:val="00B9682B"/>
    <w:rsid w:val="00B96CAE"/>
    <w:rsid w:val="00B97092"/>
    <w:rsid w:val="00B973DF"/>
    <w:rsid w:val="00B97490"/>
    <w:rsid w:val="00B974C7"/>
    <w:rsid w:val="00B97A4F"/>
    <w:rsid w:val="00B97C71"/>
    <w:rsid w:val="00BA0058"/>
    <w:rsid w:val="00BA00C4"/>
    <w:rsid w:val="00BA016F"/>
    <w:rsid w:val="00BA0338"/>
    <w:rsid w:val="00BA04A2"/>
    <w:rsid w:val="00BA0DA4"/>
    <w:rsid w:val="00BA0DCB"/>
    <w:rsid w:val="00BA1006"/>
    <w:rsid w:val="00BA115C"/>
    <w:rsid w:val="00BA118D"/>
    <w:rsid w:val="00BA11FD"/>
    <w:rsid w:val="00BA1261"/>
    <w:rsid w:val="00BA1313"/>
    <w:rsid w:val="00BA1386"/>
    <w:rsid w:val="00BA14D5"/>
    <w:rsid w:val="00BA1639"/>
    <w:rsid w:val="00BA1920"/>
    <w:rsid w:val="00BA1D14"/>
    <w:rsid w:val="00BA1F67"/>
    <w:rsid w:val="00BA20CD"/>
    <w:rsid w:val="00BA29E3"/>
    <w:rsid w:val="00BA2A11"/>
    <w:rsid w:val="00BA2F6E"/>
    <w:rsid w:val="00BA3705"/>
    <w:rsid w:val="00BA3AA8"/>
    <w:rsid w:val="00BA3C07"/>
    <w:rsid w:val="00BA402D"/>
    <w:rsid w:val="00BA47BE"/>
    <w:rsid w:val="00BA47D3"/>
    <w:rsid w:val="00BA493D"/>
    <w:rsid w:val="00BA4B0B"/>
    <w:rsid w:val="00BA4DC3"/>
    <w:rsid w:val="00BA4F42"/>
    <w:rsid w:val="00BA4FC7"/>
    <w:rsid w:val="00BA5003"/>
    <w:rsid w:val="00BA50A9"/>
    <w:rsid w:val="00BA58EA"/>
    <w:rsid w:val="00BA5AE6"/>
    <w:rsid w:val="00BA5B0E"/>
    <w:rsid w:val="00BA614B"/>
    <w:rsid w:val="00BA615E"/>
    <w:rsid w:val="00BA630B"/>
    <w:rsid w:val="00BA691B"/>
    <w:rsid w:val="00BA692F"/>
    <w:rsid w:val="00BA694C"/>
    <w:rsid w:val="00BA6D04"/>
    <w:rsid w:val="00BA707E"/>
    <w:rsid w:val="00BA77A2"/>
    <w:rsid w:val="00BA7F9A"/>
    <w:rsid w:val="00BB0161"/>
    <w:rsid w:val="00BB05C0"/>
    <w:rsid w:val="00BB06C6"/>
    <w:rsid w:val="00BB087C"/>
    <w:rsid w:val="00BB0947"/>
    <w:rsid w:val="00BB0B06"/>
    <w:rsid w:val="00BB0B6E"/>
    <w:rsid w:val="00BB0CA1"/>
    <w:rsid w:val="00BB0E2B"/>
    <w:rsid w:val="00BB1780"/>
    <w:rsid w:val="00BB1BA8"/>
    <w:rsid w:val="00BB25D2"/>
    <w:rsid w:val="00BB2627"/>
    <w:rsid w:val="00BB2699"/>
    <w:rsid w:val="00BB2BA0"/>
    <w:rsid w:val="00BB2EE0"/>
    <w:rsid w:val="00BB2F87"/>
    <w:rsid w:val="00BB34CB"/>
    <w:rsid w:val="00BB377F"/>
    <w:rsid w:val="00BB387C"/>
    <w:rsid w:val="00BB3AF2"/>
    <w:rsid w:val="00BB3C32"/>
    <w:rsid w:val="00BB3C87"/>
    <w:rsid w:val="00BB3D34"/>
    <w:rsid w:val="00BB3DDA"/>
    <w:rsid w:val="00BB4322"/>
    <w:rsid w:val="00BB44D5"/>
    <w:rsid w:val="00BB46BD"/>
    <w:rsid w:val="00BB4AC6"/>
    <w:rsid w:val="00BB4BDF"/>
    <w:rsid w:val="00BB4CA8"/>
    <w:rsid w:val="00BB4CC5"/>
    <w:rsid w:val="00BB4D0C"/>
    <w:rsid w:val="00BB51BB"/>
    <w:rsid w:val="00BB5982"/>
    <w:rsid w:val="00BB5A80"/>
    <w:rsid w:val="00BB601D"/>
    <w:rsid w:val="00BB6364"/>
    <w:rsid w:val="00BB659B"/>
    <w:rsid w:val="00BB6615"/>
    <w:rsid w:val="00BB6A49"/>
    <w:rsid w:val="00BB6F4F"/>
    <w:rsid w:val="00BB7945"/>
    <w:rsid w:val="00BB79C6"/>
    <w:rsid w:val="00BB7C00"/>
    <w:rsid w:val="00BB7E04"/>
    <w:rsid w:val="00BB7E95"/>
    <w:rsid w:val="00BB7F2D"/>
    <w:rsid w:val="00BC062B"/>
    <w:rsid w:val="00BC062F"/>
    <w:rsid w:val="00BC0693"/>
    <w:rsid w:val="00BC0837"/>
    <w:rsid w:val="00BC085E"/>
    <w:rsid w:val="00BC091B"/>
    <w:rsid w:val="00BC0DE1"/>
    <w:rsid w:val="00BC0E6E"/>
    <w:rsid w:val="00BC102D"/>
    <w:rsid w:val="00BC10DB"/>
    <w:rsid w:val="00BC1408"/>
    <w:rsid w:val="00BC1601"/>
    <w:rsid w:val="00BC1E9F"/>
    <w:rsid w:val="00BC253E"/>
    <w:rsid w:val="00BC2768"/>
    <w:rsid w:val="00BC292E"/>
    <w:rsid w:val="00BC2B77"/>
    <w:rsid w:val="00BC2D79"/>
    <w:rsid w:val="00BC3383"/>
    <w:rsid w:val="00BC3575"/>
    <w:rsid w:val="00BC3B91"/>
    <w:rsid w:val="00BC3EC8"/>
    <w:rsid w:val="00BC436A"/>
    <w:rsid w:val="00BC43C2"/>
    <w:rsid w:val="00BC4642"/>
    <w:rsid w:val="00BC4A1A"/>
    <w:rsid w:val="00BC4BDD"/>
    <w:rsid w:val="00BC4DEC"/>
    <w:rsid w:val="00BC4EB3"/>
    <w:rsid w:val="00BC50CE"/>
    <w:rsid w:val="00BC55D8"/>
    <w:rsid w:val="00BC564D"/>
    <w:rsid w:val="00BC564F"/>
    <w:rsid w:val="00BC56C9"/>
    <w:rsid w:val="00BC5791"/>
    <w:rsid w:val="00BC6205"/>
    <w:rsid w:val="00BC639A"/>
    <w:rsid w:val="00BC6960"/>
    <w:rsid w:val="00BC6980"/>
    <w:rsid w:val="00BC6B9F"/>
    <w:rsid w:val="00BC6C7D"/>
    <w:rsid w:val="00BC6C97"/>
    <w:rsid w:val="00BC6EBE"/>
    <w:rsid w:val="00BC746D"/>
    <w:rsid w:val="00BC7571"/>
    <w:rsid w:val="00BC7BD8"/>
    <w:rsid w:val="00BC7BE5"/>
    <w:rsid w:val="00BC7D22"/>
    <w:rsid w:val="00BD0082"/>
    <w:rsid w:val="00BD066A"/>
    <w:rsid w:val="00BD0E60"/>
    <w:rsid w:val="00BD1109"/>
    <w:rsid w:val="00BD1158"/>
    <w:rsid w:val="00BD136D"/>
    <w:rsid w:val="00BD1464"/>
    <w:rsid w:val="00BD19A4"/>
    <w:rsid w:val="00BD19D6"/>
    <w:rsid w:val="00BD20DD"/>
    <w:rsid w:val="00BD21C1"/>
    <w:rsid w:val="00BD2661"/>
    <w:rsid w:val="00BD26CA"/>
    <w:rsid w:val="00BD2805"/>
    <w:rsid w:val="00BD2874"/>
    <w:rsid w:val="00BD29A5"/>
    <w:rsid w:val="00BD2A7D"/>
    <w:rsid w:val="00BD3440"/>
    <w:rsid w:val="00BD3AB5"/>
    <w:rsid w:val="00BD3BD6"/>
    <w:rsid w:val="00BD4091"/>
    <w:rsid w:val="00BD4119"/>
    <w:rsid w:val="00BD43FE"/>
    <w:rsid w:val="00BD44EB"/>
    <w:rsid w:val="00BD489B"/>
    <w:rsid w:val="00BD4B2A"/>
    <w:rsid w:val="00BD4BDB"/>
    <w:rsid w:val="00BD4F2C"/>
    <w:rsid w:val="00BD5108"/>
    <w:rsid w:val="00BD5656"/>
    <w:rsid w:val="00BD58C3"/>
    <w:rsid w:val="00BD5934"/>
    <w:rsid w:val="00BD5B1D"/>
    <w:rsid w:val="00BD5DC9"/>
    <w:rsid w:val="00BD6145"/>
    <w:rsid w:val="00BD639B"/>
    <w:rsid w:val="00BD68DC"/>
    <w:rsid w:val="00BD6A2A"/>
    <w:rsid w:val="00BD6D76"/>
    <w:rsid w:val="00BD6E12"/>
    <w:rsid w:val="00BD7A5D"/>
    <w:rsid w:val="00BD7A6C"/>
    <w:rsid w:val="00BD7C17"/>
    <w:rsid w:val="00BE01E5"/>
    <w:rsid w:val="00BE05DF"/>
    <w:rsid w:val="00BE0669"/>
    <w:rsid w:val="00BE07BE"/>
    <w:rsid w:val="00BE08AD"/>
    <w:rsid w:val="00BE095A"/>
    <w:rsid w:val="00BE0BB8"/>
    <w:rsid w:val="00BE0E55"/>
    <w:rsid w:val="00BE116B"/>
    <w:rsid w:val="00BE126A"/>
    <w:rsid w:val="00BE1627"/>
    <w:rsid w:val="00BE1B1A"/>
    <w:rsid w:val="00BE1D2B"/>
    <w:rsid w:val="00BE1F74"/>
    <w:rsid w:val="00BE213E"/>
    <w:rsid w:val="00BE2395"/>
    <w:rsid w:val="00BE2624"/>
    <w:rsid w:val="00BE26DF"/>
    <w:rsid w:val="00BE2813"/>
    <w:rsid w:val="00BE29B8"/>
    <w:rsid w:val="00BE2E0F"/>
    <w:rsid w:val="00BE2E16"/>
    <w:rsid w:val="00BE31FF"/>
    <w:rsid w:val="00BE3269"/>
    <w:rsid w:val="00BE3A84"/>
    <w:rsid w:val="00BE4058"/>
    <w:rsid w:val="00BE41AC"/>
    <w:rsid w:val="00BE4640"/>
    <w:rsid w:val="00BE47A4"/>
    <w:rsid w:val="00BE4A88"/>
    <w:rsid w:val="00BE4AC4"/>
    <w:rsid w:val="00BE4C02"/>
    <w:rsid w:val="00BE4C76"/>
    <w:rsid w:val="00BE51DD"/>
    <w:rsid w:val="00BE533A"/>
    <w:rsid w:val="00BE542B"/>
    <w:rsid w:val="00BE5DDE"/>
    <w:rsid w:val="00BE5E4A"/>
    <w:rsid w:val="00BE6309"/>
    <w:rsid w:val="00BE6715"/>
    <w:rsid w:val="00BE67D6"/>
    <w:rsid w:val="00BE68FD"/>
    <w:rsid w:val="00BE693A"/>
    <w:rsid w:val="00BE6A63"/>
    <w:rsid w:val="00BE6C8B"/>
    <w:rsid w:val="00BE7255"/>
    <w:rsid w:val="00BE726A"/>
    <w:rsid w:val="00BE78AF"/>
    <w:rsid w:val="00BF038A"/>
    <w:rsid w:val="00BF045F"/>
    <w:rsid w:val="00BF05C8"/>
    <w:rsid w:val="00BF0F10"/>
    <w:rsid w:val="00BF0FD7"/>
    <w:rsid w:val="00BF10C7"/>
    <w:rsid w:val="00BF114C"/>
    <w:rsid w:val="00BF11AD"/>
    <w:rsid w:val="00BF15F8"/>
    <w:rsid w:val="00BF18C9"/>
    <w:rsid w:val="00BF20DD"/>
    <w:rsid w:val="00BF23FA"/>
    <w:rsid w:val="00BF2728"/>
    <w:rsid w:val="00BF2883"/>
    <w:rsid w:val="00BF2A04"/>
    <w:rsid w:val="00BF2F8C"/>
    <w:rsid w:val="00BF34A4"/>
    <w:rsid w:val="00BF3CCC"/>
    <w:rsid w:val="00BF3CF3"/>
    <w:rsid w:val="00BF3D39"/>
    <w:rsid w:val="00BF3DD7"/>
    <w:rsid w:val="00BF40C3"/>
    <w:rsid w:val="00BF42D0"/>
    <w:rsid w:val="00BF49C6"/>
    <w:rsid w:val="00BF49C8"/>
    <w:rsid w:val="00BF4E18"/>
    <w:rsid w:val="00BF4F1A"/>
    <w:rsid w:val="00BF50CD"/>
    <w:rsid w:val="00BF58F1"/>
    <w:rsid w:val="00BF5B5F"/>
    <w:rsid w:val="00BF5C62"/>
    <w:rsid w:val="00BF5C98"/>
    <w:rsid w:val="00BF5D64"/>
    <w:rsid w:val="00BF6015"/>
    <w:rsid w:val="00BF6196"/>
    <w:rsid w:val="00BF6238"/>
    <w:rsid w:val="00BF63C6"/>
    <w:rsid w:val="00BF63D8"/>
    <w:rsid w:val="00BF667D"/>
    <w:rsid w:val="00BF6D09"/>
    <w:rsid w:val="00BF6D59"/>
    <w:rsid w:val="00BF6EF2"/>
    <w:rsid w:val="00BF72CE"/>
    <w:rsid w:val="00BF7A5D"/>
    <w:rsid w:val="00BF7FCC"/>
    <w:rsid w:val="00C00392"/>
    <w:rsid w:val="00C0043F"/>
    <w:rsid w:val="00C0061B"/>
    <w:rsid w:val="00C009AB"/>
    <w:rsid w:val="00C009EF"/>
    <w:rsid w:val="00C011C2"/>
    <w:rsid w:val="00C012C5"/>
    <w:rsid w:val="00C0182F"/>
    <w:rsid w:val="00C018C7"/>
    <w:rsid w:val="00C01976"/>
    <w:rsid w:val="00C01AAC"/>
    <w:rsid w:val="00C022AB"/>
    <w:rsid w:val="00C024E9"/>
    <w:rsid w:val="00C02B16"/>
    <w:rsid w:val="00C030CE"/>
    <w:rsid w:val="00C0319D"/>
    <w:rsid w:val="00C03499"/>
    <w:rsid w:val="00C03618"/>
    <w:rsid w:val="00C036A5"/>
    <w:rsid w:val="00C03EE8"/>
    <w:rsid w:val="00C03FFC"/>
    <w:rsid w:val="00C0425C"/>
    <w:rsid w:val="00C04414"/>
    <w:rsid w:val="00C0483E"/>
    <w:rsid w:val="00C048F8"/>
    <w:rsid w:val="00C04A58"/>
    <w:rsid w:val="00C04C55"/>
    <w:rsid w:val="00C04D1B"/>
    <w:rsid w:val="00C04D29"/>
    <w:rsid w:val="00C052C8"/>
    <w:rsid w:val="00C05615"/>
    <w:rsid w:val="00C057F1"/>
    <w:rsid w:val="00C05805"/>
    <w:rsid w:val="00C05C97"/>
    <w:rsid w:val="00C05D82"/>
    <w:rsid w:val="00C05E42"/>
    <w:rsid w:val="00C05EEA"/>
    <w:rsid w:val="00C05F20"/>
    <w:rsid w:val="00C05FF8"/>
    <w:rsid w:val="00C06119"/>
    <w:rsid w:val="00C06168"/>
    <w:rsid w:val="00C062A5"/>
    <w:rsid w:val="00C0663D"/>
    <w:rsid w:val="00C06908"/>
    <w:rsid w:val="00C069A4"/>
    <w:rsid w:val="00C06DB3"/>
    <w:rsid w:val="00C0773F"/>
    <w:rsid w:val="00C07818"/>
    <w:rsid w:val="00C078F6"/>
    <w:rsid w:val="00C0791E"/>
    <w:rsid w:val="00C07A22"/>
    <w:rsid w:val="00C07D05"/>
    <w:rsid w:val="00C10235"/>
    <w:rsid w:val="00C1028A"/>
    <w:rsid w:val="00C10708"/>
    <w:rsid w:val="00C10772"/>
    <w:rsid w:val="00C10869"/>
    <w:rsid w:val="00C10A99"/>
    <w:rsid w:val="00C10C78"/>
    <w:rsid w:val="00C10D86"/>
    <w:rsid w:val="00C10E20"/>
    <w:rsid w:val="00C10E3A"/>
    <w:rsid w:val="00C11676"/>
    <w:rsid w:val="00C1187C"/>
    <w:rsid w:val="00C118F1"/>
    <w:rsid w:val="00C11A5C"/>
    <w:rsid w:val="00C11A8A"/>
    <w:rsid w:val="00C11D6F"/>
    <w:rsid w:val="00C12267"/>
    <w:rsid w:val="00C122BD"/>
    <w:rsid w:val="00C12CEA"/>
    <w:rsid w:val="00C12DD3"/>
    <w:rsid w:val="00C12E81"/>
    <w:rsid w:val="00C1359F"/>
    <w:rsid w:val="00C136EA"/>
    <w:rsid w:val="00C1382A"/>
    <w:rsid w:val="00C138AE"/>
    <w:rsid w:val="00C13C5A"/>
    <w:rsid w:val="00C13FC5"/>
    <w:rsid w:val="00C14093"/>
    <w:rsid w:val="00C1425C"/>
    <w:rsid w:val="00C14372"/>
    <w:rsid w:val="00C1445A"/>
    <w:rsid w:val="00C1469B"/>
    <w:rsid w:val="00C14904"/>
    <w:rsid w:val="00C14C8E"/>
    <w:rsid w:val="00C14D11"/>
    <w:rsid w:val="00C1507C"/>
    <w:rsid w:val="00C150DD"/>
    <w:rsid w:val="00C151AB"/>
    <w:rsid w:val="00C151DF"/>
    <w:rsid w:val="00C1569A"/>
    <w:rsid w:val="00C15C1B"/>
    <w:rsid w:val="00C1606F"/>
    <w:rsid w:val="00C16082"/>
    <w:rsid w:val="00C16392"/>
    <w:rsid w:val="00C16970"/>
    <w:rsid w:val="00C16A69"/>
    <w:rsid w:val="00C16A90"/>
    <w:rsid w:val="00C16E46"/>
    <w:rsid w:val="00C17147"/>
    <w:rsid w:val="00C171CD"/>
    <w:rsid w:val="00C17289"/>
    <w:rsid w:val="00C1732F"/>
    <w:rsid w:val="00C17D38"/>
    <w:rsid w:val="00C17E65"/>
    <w:rsid w:val="00C17F0B"/>
    <w:rsid w:val="00C17F7C"/>
    <w:rsid w:val="00C20875"/>
    <w:rsid w:val="00C20BA2"/>
    <w:rsid w:val="00C20C37"/>
    <w:rsid w:val="00C20E59"/>
    <w:rsid w:val="00C210B6"/>
    <w:rsid w:val="00C21558"/>
    <w:rsid w:val="00C216F0"/>
    <w:rsid w:val="00C2202F"/>
    <w:rsid w:val="00C221FE"/>
    <w:rsid w:val="00C2231C"/>
    <w:rsid w:val="00C225B8"/>
    <w:rsid w:val="00C2292B"/>
    <w:rsid w:val="00C2297C"/>
    <w:rsid w:val="00C22B05"/>
    <w:rsid w:val="00C22DF1"/>
    <w:rsid w:val="00C22E0B"/>
    <w:rsid w:val="00C2350F"/>
    <w:rsid w:val="00C2406C"/>
    <w:rsid w:val="00C2414B"/>
    <w:rsid w:val="00C245EF"/>
    <w:rsid w:val="00C24608"/>
    <w:rsid w:val="00C24879"/>
    <w:rsid w:val="00C24AC2"/>
    <w:rsid w:val="00C24F2A"/>
    <w:rsid w:val="00C25106"/>
    <w:rsid w:val="00C2524E"/>
    <w:rsid w:val="00C253B1"/>
    <w:rsid w:val="00C25600"/>
    <w:rsid w:val="00C2562C"/>
    <w:rsid w:val="00C25DBC"/>
    <w:rsid w:val="00C25F0B"/>
    <w:rsid w:val="00C260F4"/>
    <w:rsid w:val="00C26213"/>
    <w:rsid w:val="00C266AB"/>
    <w:rsid w:val="00C26789"/>
    <w:rsid w:val="00C26DAC"/>
    <w:rsid w:val="00C26DFA"/>
    <w:rsid w:val="00C26E57"/>
    <w:rsid w:val="00C26F06"/>
    <w:rsid w:val="00C27020"/>
    <w:rsid w:val="00C271DB"/>
    <w:rsid w:val="00C2788C"/>
    <w:rsid w:val="00C27BB7"/>
    <w:rsid w:val="00C27E4B"/>
    <w:rsid w:val="00C301F6"/>
    <w:rsid w:val="00C307F8"/>
    <w:rsid w:val="00C30F79"/>
    <w:rsid w:val="00C30FFB"/>
    <w:rsid w:val="00C31047"/>
    <w:rsid w:val="00C31079"/>
    <w:rsid w:val="00C317B2"/>
    <w:rsid w:val="00C31EF2"/>
    <w:rsid w:val="00C31F7F"/>
    <w:rsid w:val="00C32019"/>
    <w:rsid w:val="00C32148"/>
    <w:rsid w:val="00C3236E"/>
    <w:rsid w:val="00C32498"/>
    <w:rsid w:val="00C325CA"/>
    <w:rsid w:val="00C32799"/>
    <w:rsid w:val="00C32A08"/>
    <w:rsid w:val="00C32D07"/>
    <w:rsid w:val="00C33258"/>
    <w:rsid w:val="00C33284"/>
    <w:rsid w:val="00C332AC"/>
    <w:rsid w:val="00C3330F"/>
    <w:rsid w:val="00C3362D"/>
    <w:rsid w:val="00C33632"/>
    <w:rsid w:val="00C33B40"/>
    <w:rsid w:val="00C33EF9"/>
    <w:rsid w:val="00C34468"/>
    <w:rsid w:val="00C34624"/>
    <w:rsid w:val="00C34720"/>
    <w:rsid w:val="00C34B0E"/>
    <w:rsid w:val="00C34C2D"/>
    <w:rsid w:val="00C34CC4"/>
    <w:rsid w:val="00C34D93"/>
    <w:rsid w:val="00C34E32"/>
    <w:rsid w:val="00C35228"/>
    <w:rsid w:val="00C3540A"/>
    <w:rsid w:val="00C354B2"/>
    <w:rsid w:val="00C354BC"/>
    <w:rsid w:val="00C35624"/>
    <w:rsid w:val="00C36185"/>
    <w:rsid w:val="00C36A10"/>
    <w:rsid w:val="00C36B03"/>
    <w:rsid w:val="00C36C6A"/>
    <w:rsid w:val="00C36F26"/>
    <w:rsid w:val="00C373B5"/>
    <w:rsid w:val="00C376A2"/>
    <w:rsid w:val="00C37760"/>
    <w:rsid w:val="00C4020F"/>
    <w:rsid w:val="00C4070A"/>
    <w:rsid w:val="00C40A2A"/>
    <w:rsid w:val="00C40D53"/>
    <w:rsid w:val="00C40DBA"/>
    <w:rsid w:val="00C413E5"/>
    <w:rsid w:val="00C41849"/>
    <w:rsid w:val="00C41B82"/>
    <w:rsid w:val="00C41DCD"/>
    <w:rsid w:val="00C4211E"/>
    <w:rsid w:val="00C4216E"/>
    <w:rsid w:val="00C42497"/>
    <w:rsid w:val="00C43230"/>
    <w:rsid w:val="00C4327E"/>
    <w:rsid w:val="00C4343E"/>
    <w:rsid w:val="00C4347C"/>
    <w:rsid w:val="00C4367D"/>
    <w:rsid w:val="00C437E9"/>
    <w:rsid w:val="00C43F39"/>
    <w:rsid w:val="00C4412D"/>
    <w:rsid w:val="00C441E4"/>
    <w:rsid w:val="00C44507"/>
    <w:rsid w:val="00C4461C"/>
    <w:rsid w:val="00C44A28"/>
    <w:rsid w:val="00C44B26"/>
    <w:rsid w:val="00C44E8C"/>
    <w:rsid w:val="00C44EAC"/>
    <w:rsid w:val="00C44EB7"/>
    <w:rsid w:val="00C44F1D"/>
    <w:rsid w:val="00C4527F"/>
    <w:rsid w:val="00C45985"/>
    <w:rsid w:val="00C45B96"/>
    <w:rsid w:val="00C45CFE"/>
    <w:rsid w:val="00C4636C"/>
    <w:rsid w:val="00C46755"/>
    <w:rsid w:val="00C46800"/>
    <w:rsid w:val="00C46BEB"/>
    <w:rsid w:val="00C46E7E"/>
    <w:rsid w:val="00C471AD"/>
    <w:rsid w:val="00C4727C"/>
    <w:rsid w:val="00C475B7"/>
    <w:rsid w:val="00C47BF2"/>
    <w:rsid w:val="00C47D76"/>
    <w:rsid w:val="00C47DC9"/>
    <w:rsid w:val="00C50084"/>
    <w:rsid w:val="00C501CE"/>
    <w:rsid w:val="00C50367"/>
    <w:rsid w:val="00C507E0"/>
    <w:rsid w:val="00C507F0"/>
    <w:rsid w:val="00C50F25"/>
    <w:rsid w:val="00C5113E"/>
    <w:rsid w:val="00C51717"/>
    <w:rsid w:val="00C51785"/>
    <w:rsid w:val="00C51B17"/>
    <w:rsid w:val="00C51EBC"/>
    <w:rsid w:val="00C51ED6"/>
    <w:rsid w:val="00C51F93"/>
    <w:rsid w:val="00C525AF"/>
    <w:rsid w:val="00C5321C"/>
    <w:rsid w:val="00C532E5"/>
    <w:rsid w:val="00C533A0"/>
    <w:rsid w:val="00C53768"/>
    <w:rsid w:val="00C53834"/>
    <w:rsid w:val="00C53B55"/>
    <w:rsid w:val="00C53B70"/>
    <w:rsid w:val="00C53E09"/>
    <w:rsid w:val="00C540AE"/>
    <w:rsid w:val="00C54213"/>
    <w:rsid w:val="00C5421E"/>
    <w:rsid w:val="00C5441A"/>
    <w:rsid w:val="00C545BE"/>
    <w:rsid w:val="00C54603"/>
    <w:rsid w:val="00C549B4"/>
    <w:rsid w:val="00C54FDA"/>
    <w:rsid w:val="00C55117"/>
    <w:rsid w:val="00C554FC"/>
    <w:rsid w:val="00C55A40"/>
    <w:rsid w:val="00C55AE2"/>
    <w:rsid w:val="00C56184"/>
    <w:rsid w:val="00C56C7A"/>
    <w:rsid w:val="00C570B0"/>
    <w:rsid w:val="00C57135"/>
    <w:rsid w:val="00C5724E"/>
    <w:rsid w:val="00C5732C"/>
    <w:rsid w:val="00C57493"/>
    <w:rsid w:val="00C576B6"/>
    <w:rsid w:val="00C578DD"/>
    <w:rsid w:val="00C612F7"/>
    <w:rsid w:val="00C613A5"/>
    <w:rsid w:val="00C61456"/>
    <w:rsid w:val="00C61502"/>
    <w:rsid w:val="00C615FE"/>
    <w:rsid w:val="00C619F2"/>
    <w:rsid w:val="00C61B70"/>
    <w:rsid w:val="00C62830"/>
    <w:rsid w:val="00C6287F"/>
    <w:rsid w:val="00C62A07"/>
    <w:rsid w:val="00C62A84"/>
    <w:rsid w:val="00C631DB"/>
    <w:rsid w:val="00C632D8"/>
    <w:rsid w:val="00C6331E"/>
    <w:rsid w:val="00C63335"/>
    <w:rsid w:val="00C63772"/>
    <w:rsid w:val="00C639EF"/>
    <w:rsid w:val="00C63A7F"/>
    <w:rsid w:val="00C63E18"/>
    <w:rsid w:val="00C64568"/>
    <w:rsid w:val="00C646E5"/>
    <w:rsid w:val="00C64810"/>
    <w:rsid w:val="00C64A11"/>
    <w:rsid w:val="00C64ADF"/>
    <w:rsid w:val="00C64EBA"/>
    <w:rsid w:val="00C65346"/>
    <w:rsid w:val="00C65429"/>
    <w:rsid w:val="00C660D9"/>
    <w:rsid w:val="00C66433"/>
    <w:rsid w:val="00C66460"/>
    <w:rsid w:val="00C6649F"/>
    <w:rsid w:val="00C664AC"/>
    <w:rsid w:val="00C667C8"/>
    <w:rsid w:val="00C6681F"/>
    <w:rsid w:val="00C66B6C"/>
    <w:rsid w:val="00C66EE5"/>
    <w:rsid w:val="00C66F67"/>
    <w:rsid w:val="00C67425"/>
    <w:rsid w:val="00C67794"/>
    <w:rsid w:val="00C701DB"/>
    <w:rsid w:val="00C70257"/>
    <w:rsid w:val="00C705AA"/>
    <w:rsid w:val="00C70D36"/>
    <w:rsid w:val="00C70DA1"/>
    <w:rsid w:val="00C710CE"/>
    <w:rsid w:val="00C712EC"/>
    <w:rsid w:val="00C713C5"/>
    <w:rsid w:val="00C71769"/>
    <w:rsid w:val="00C71BD8"/>
    <w:rsid w:val="00C71C0A"/>
    <w:rsid w:val="00C72237"/>
    <w:rsid w:val="00C726BE"/>
    <w:rsid w:val="00C72D19"/>
    <w:rsid w:val="00C72DD7"/>
    <w:rsid w:val="00C7301A"/>
    <w:rsid w:val="00C73039"/>
    <w:rsid w:val="00C73217"/>
    <w:rsid w:val="00C73479"/>
    <w:rsid w:val="00C7347A"/>
    <w:rsid w:val="00C7370A"/>
    <w:rsid w:val="00C73B6B"/>
    <w:rsid w:val="00C73CA9"/>
    <w:rsid w:val="00C73E79"/>
    <w:rsid w:val="00C73E98"/>
    <w:rsid w:val="00C74120"/>
    <w:rsid w:val="00C7463F"/>
    <w:rsid w:val="00C749B9"/>
    <w:rsid w:val="00C74FB3"/>
    <w:rsid w:val="00C75208"/>
    <w:rsid w:val="00C75457"/>
    <w:rsid w:val="00C75565"/>
    <w:rsid w:val="00C7682D"/>
    <w:rsid w:val="00C7688C"/>
    <w:rsid w:val="00C76896"/>
    <w:rsid w:val="00C76D9B"/>
    <w:rsid w:val="00C779C8"/>
    <w:rsid w:val="00C77F94"/>
    <w:rsid w:val="00C8007B"/>
    <w:rsid w:val="00C80115"/>
    <w:rsid w:val="00C8022C"/>
    <w:rsid w:val="00C806F6"/>
    <w:rsid w:val="00C80A07"/>
    <w:rsid w:val="00C80A39"/>
    <w:rsid w:val="00C80BC1"/>
    <w:rsid w:val="00C80D14"/>
    <w:rsid w:val="00C80D9B"/>
    <w:rsid w:val="00C818FE"/>
    <w:rsid w:val="00C81A94"/>
    <w:rsid w:val="00C81C99"/>
    <w:rsid w:val="00C81DD1"/>
    <w:rsid w:val="00C82748"/>
    <w:rsid w:val="00C82C6E"/>
    <w:rsid w:val="00C83238"/>
    <w:rsid w:val="00C83419"/>
    <w:rsid w:val="00C83634"/>
    <w:rsid w:val="00C83841"/>
    <w:rsid w:val="00C83ACF"/>
    <w:rsid w:val="00C83AFB"/>
    <w:rsid w:val="00C8454F"/>
    <w:rsid w:val="00C845D4"/>
    <w:rsid w:val="00C8466F"/>
    <w:rsid w:val="00C8471E"/>
    <w:rsid w:val="00C847AC"/>
    <w:rsid w:val="00C84B1B"/>
    <w:rsid w:val="00C84F35"/>
    <w:rsid w:val="00C84F64"/>
    <w:rsid w:val="00C85197"/>
    <w:rsid w:val="00C8538B"/>
    <w:rsid w:val="00C85808"/>
    <w:rsid w:val="00C860AA"/>
    <w:rsid w:val="00C86419"/>
    <w:rsid w:val="00C865D9"/>
    <w:rsid w:val="00C868BB"/>
    <w:rsid w:val="00C869A1"/>
    <w:rsid w:val="00C86CFF"/>
    <w:rsid w:val="00C86E39"/>
    <w:rsid w:val="00C86E43"/>
    <w:rsid w:val="00C86F90"/>
    <w:rsid w:val="00C87097"/>
    <w:rsid w:val="00C87269"/>
    <w:rsid w:val="00C8728D"/>
    <w:rsid w:val="00C87377"/>
    <w:rsid w:val="00C8785C"/>
    <w:rsid w:val="00C87B6F"/>
    <w:rsid w:val="00C87C2D"/>
    <w:rsid w:val="00C87D02"/>
    <w:rsid w:val="00C87D47"/>
    <w:rsid w:val="00C903DA"/>
    <w:rsid w:val="00C904E5"/>
    <w:rsid w:val="00C9062F"/>
    <w:rsid w:val="00C90904"/>
    <w:rsid w:val="00C90DBD"/>
    <w:rsid w:val="00C912A4"/>
    <w:rsid w:val="00C91C44"/>
    <w:rsid w:val="00C91C57"/>
    <w:rsid w:val="00C91F3C"/>
    <w:rsid w:val="00C92032"/>
    <w:rsid w:val="00C92142"/>
    <w:rsid w:val="00C92415"/>
    <w:rsid w:val="00C9277B"/>
    <w:rsid w:val="00C92955"/>
    <w:rsid w:val="00C92C28"/>
    <w:rsid w:val="00C93403"/>
    <w:rsid w:val="00C939CE"/>
    <w:rsid w:val="00C93A40"/>
    <w:rsid w:val="00C94261"/>
    <w:rsid w:val="00C94499"/>
    <w:rsid w:val="00C94567"/>
    <w:rsid w:val="00C94807"/>
    <w:rsid w:val="00C94863"/>
    <w:rsid w:val="00C94A15"/>
    <w:rsid w:val="00C94CC7"/>
    <w:rsid w:val="00C94D66"/>
    <w:rsid w:val="00C9514D"/>
    <w:rsid w:val="00C954D8"/>
    <w:rsid w:val="00C95C4E"/>
    <w:rsid w:val="00C95CE2"/>
    <w:rsid w:val="00C96078"/>
    <w:rsid w:val="00C963AD"/>
    <w:rsid w:val="00C964A2"/>
    <w:rsid w:val="00C966EC"/>
    <w:rsid w:val="00C96740"/>
    <w:rsid w:val="00C96807"/>
    <w:rsid w:val="00C970F4"/>
    <w:rsid w:val="00C971DE"/>
    <w:rsid w:val="00C9751C"/>
    <w:rsid w:val="00C97577"/>
    <w:rsid w:val="00C978E7"/>
    <w:rsid w:val="00C97A66"/>
    <w:rsid w:val="00C97A85"/>
    <w:rsid w:val="00C97E5C"/>
    <w:rsid w:val="00CA052D"/>
    <w:rsid w:val="00CA09B3"/>
    <w:rsid w:val="00CA0D00"/>
    <w:rsid w:val="00CA110B"/>
    <w:rsid w:val="00CA1436"/>
    <w:rsid w:val="00CA156D"/>
    <w:rsid w:val="00CA1936"/>
    <w:rsid w:val="00CA1C71"/>
    <w:rsid w:val="00CA2816"/>
    <w:rsid w:val="00CA2A9F"/>
    <w:rsid w:val="00CA2AA0"/>
    <w:rsid w:val="00CA2C31"/>
    <w:rsid w:val="00CA2D94"/>
    <w:rsid w:val="00CA2FE8"/>
    <w:rsid w:val="00CA3159"/>
    <w:rsid w:val="00CA335A"/>
    <w:rsid w:val="00CA33ED"/>
    <w:rsid w:val="00CA3531"/>
    <w:rsid w:val="00CA39CF"/>
    <w:rsid w:val="00CA3BCA"/>
    <w:rsid w:val="00CA4BBE"/>
    <w:rsid w:val="00CA4DDA"/>
    <w:rsid w:val="00CA4EB1"/>
    <w:rsid w:val="00CA5282"/>
    <w:rsid w:val="00CA5516"/>
    <w:rsid w:val="00CA5594"/>
    <w:rsid w:val="00CA55FA"/>
    <w:rsid w:val="00CA5A09"/>
    <w:rsid w:val="00CA5EB2"/>
    <w:rsid w:val="00CA67C1"/>
    <w:rsid w:val="00CA6A96"/>
    <w:rsid w:val="00CA6E8D"/>
    <w:rsid w:val="00CA6FC6"/>
    <w:rsid w:val="00CA722A"/>
    <w:rsid w:val="00CA722D"/>
    <w:rsid w:val="00CA7279"/>
    <w:rsid w:val="00CA72FC"/>
    <w:rsid w:val="00CA751B"/>
    <w:rsid w:val="00CA7A84"/>
    <w:rsid w:val="00CA7BEB"/>
    <w:rsid w:val="00CA7D27"/>
    <w:rsid w:val="00CA7E14"/>
    <w:rsid w:val="00CA7E82"/>
    <w:rsid w:val="00CA7F4E"/>
    <w:rsid w:val="00CB04ED"/>
    <w:rsid w:val="00CB06F8"/>
    <w:rsid w:val="00CB0939"/>
    <w:rsid w:val="00CB0B8C"/>
    <w:rsid w:val="00CB0BCB"/>
    <w:rsid w:val="00CB0D8F"/>
    <w:rsid w:val="00CB1026"/>
    <w:rsid w:val="00CB1176"/>
    <w:rsid w:val="00CB1376"/>
    <w:rsid w:val="00CB1601"/>
    <w:rsid w:val="00CB1785"/>
    <w:rsid w:val="00CB183B"/>
    <w:rsid w:val="00CB1A6F"/>
    <w:rsid w:val="00CB1B08"/>
    <w:rsid w:val="00CB26D9"/>
    <w:rsid w:val="00CB2CDC"/>
    <w:rsid w:val="00CB35AB"/>
    <w:rsid w:val="00CB3617"/>
    <w:rsid w:val="00CB385F"/>
    <w:rsid w:val="00CB3B3B"/>
    <w:rsid w:val="00CB3BAF"/>
    <w:rsid w:val="00CB3DD3"/>
    <w:rsid w:val="00CB3E0F"/>
    <w:rsid w:val="00CB4097"/>
    <w:rsid w:val="00CB45D5"/>
    <w:rsid w:val="00CB4724"/>
    <w:rsid w:val="00CB47FA"/>
    <w:rsid w:val="00CB49B0"/>
    <w:rsid w:val="00CB49B3"/>
    <w:rsid w:val="00CB4B30"/>
    <w:rsid w:val="00CB4C90"/>
    <w:rsid w:val="00CB4D4C"/>
    <w:rsid w:val="00CB4FAF"/>
    <w:rsid w:val="00CB50F7"/>
    <w:rsid w:val="00CB52AF"/>
    <w:rsid w:val="00CB53E5"/>
    <w:rsid w:val="00CB58C7"/>
    <w:rsid w:val="00CB5C91"/>
    <w:rsid w:val="00CB637A"/>
    <w:rsid w:val="00CB6761"/>
    <w:rsid w:val="00CB68C6"/>
    <w:rsid w:val="00CB6AEB"/>
    <w:rsid w:val="00CB72B9"/>
    <w:rsid w:val="00CB7375"/>
    <w:rsid w:val="00CB7405"/>
    <w:rsid w:val="00CB766B"/>
    <w:rsid w:val="00CB77AB"/>
    <w:rsid w:val="00CB77C6"/>
    <w:rsid w:val="00CB7E24"/>
    <w:rsid w:val="00CB7E5F"/>
    <w:rsid w:val="00CB7F83"/>
    <w:rsid w:val="00CC05AA"/>
    <w:rsid w:val="00CC0665"/>
    <w:rsid w:val="00CC069A"/>
    <w:rsid w:val="00CC076D"/>
    <w:rsid w:val="00CC0BCF"/>
    <w:rsid w:val="00CC0EA1"/>
    <w:rsid w:val="00CC0EE2"/>
    <w:rsid w:val="00CC10F2"/>
    <w:rsid w:val="00CC1125"/>
    <w:rsid w:val="00CC179C"/>
    <w:rsid w:val="00CC1E97"/>
    <w:rsid w:val="00CC2318"/>
    <w:rsid w:val="00CC272B"/>
    <w:rsid w:val="00CC2753"/>
    <w:rsid w:val="00CC30DF"/>
    <w:rsid w:val="00CC3968"/>
    <w:rsid w:val="00CC3D8F"/>
    <w:rsid w:val="00CC3E44"/>
    <w:rsid w:val="00CC3F46"/>
    <w:rsid w:val="00CC3FC2"/>
    <w:rsid w:val="00CC41B2"/>
    <w:rsid w:val="00CC450B"/>
    <w:rsid w:val="00CC451D"/>
    <w:rsid w:val="00CC4A40"/>
    <w:rsid w:val="00CC4A9C"/>
    <w:rsid w:val="00CC4C32"/>
    <w:rsid w:val="00CC4D76"/>
    <w:rsid w:val="00CC51D4"/>
    <w:rsid w:val="00CC527B"/>
    <w:rsid w:val="00CC57BC"/>
    <w:rsid w:val="00CC5ABE"/>
    <w:rsid w:val="00CC5DBC"/>
    <w:rsid w:val="00CC5EBE"/>
    <w:rsid w:val="00CC61EB"/>
    <w:rsid w:val="00CC63D1"/>
    <w:rsid w:val="00CC67DA"/>
    <w:rsid w:val="00CC6960"/>
    <w:rsid w:val="00CC6AB9"/>
    <w:rsid w:val="00CC7105"/>
    <w:rsid w:val="00CC7285"/>
    <w:rsid w:val="00CC769D"/>
    <w:rsid w:val="00CC7954"/>
    <w:rsid w:val="00CC7E2F"/>
    <w:rsid w:val="00CD0198"/>
    <w:rsid w:val="00CD02EA"/>
    <w:rsid w:val="00CD02EF"/>
    <w:rsid w:val="00CD030F"/>
    <w:rsid w:val="00CD0A77"/>
    <w:rsid w:val="00CD0BA0"/>
    <w:rsid w:val="00CD0D51"/>
    <w:rsid w:val="00CD0D59"/>
    <w:rsid w:val="00CD0DBD"/>
    <w:rsid w:val="00CD12F5"/>
    <w:rsid w:val="00CD154D"/>
    <w:rsid w:val="00CD1864"/>
    <w:rsid w:val="00CD1A19"/>
    <w:rsid w:val="00CD1BDD"/>
    <w:rsid w:val="00CD1C86"/>
    <w:rsid w:val="00CD1DF8"/>
    <w:rsid w:val="00CD21B8"/>
    <w:rsid w:val="00CD2709"/>
    <w:rsid w:val="00CD2780"/>
    <w:rsid w:val="00CD297D"/>
    <w:rsid w:val="00CD2ADC"/>
    <w:rsid w:val="00CD2E01"/>
    <w:rsid w:val="00CD30A2"/>
    <w:rsid w:val="00CD3170"/>
    <w:rsid w:val="00CD3594"/>
    <w:rsid w:val="00CD362E"/>
    <w:rsid w:val="00CD379D"/>
    <w:rsid w:val="00CD398F"/>
    <w:rsid w:val="00CD4024"/>
    <w:rsid w:val="00CD447E"/>
    <w:rsid w:val="00CD4777"/>
    <w:rsid w:val="00CD49CD"/>
    <w:rsid w:val="00CD4CC3"/>
    <w:rsid w:val="00CD4F09"/>
    <w:rsid w:val="00CD52E0"/>
    <w:rsid w:val="00CD53C0"/>
    <w:rsid w:val="00CD5556"/>
    <w:rsid w:val="00CD5616"/>
    <w:rsid w:val="00CD5821"/>
    <w:rsid w:val="00CD5A7D"/>
    <w:rsid w:val="00CD5C79"/>
    <w:rsid w:val="00CD5FA5"/>
    <w:rsid w:val="00CD6023"/>
    <w:rsid w:val="00CD6041"/>
    <w:rsid w:val="00CD66A0"/>
    <w:rsid w:val="00CD69D7"/>
    <w:rsid w:val="00CD6AC7"/>
    <w:rsid w:val="00CD7897"/>
    <w:rsid w:val="00CD7B3A"/>
    <w:rsid w:val="00CD7C0D"/>
    <w:rsid w:val="00CE029C"/>
    <w:rsid w:val="00CE04C7"/>
    <w:rsid w:val="00CE05D2"/>
    <w:rsid w:val="00CE093E"/>
    <w:rsid w:val="00CE172D"/>
    <w:rsid w:val="00CE19C1"/>
    <w:rsid w:val="00CE1C74"/>
    <w:rsid w:val="00CE1E21"/>
    <w:rsid w:val="00CE1F19"/>
    <w:rsid w:val="00CE1F33"/>
    <w:rsid w:val="00CE2168"/>
    <w:rsid w:val="00CE296D"/>
    <w:rsid w:val="00CE31EE"/>
    <w:rsid w:val="00CE379B"/>
    <w:rsid w:val="00CE3DA6"/>
    <w:rsid w:val="00CE3E0A"/>
    <w:rsid w:val="00CE40CF"/>
    <w:rsid w:val="00CE42BA"/>
    <w:rsid w:val="00CE4B94"/>
    <w:rsid w:val="00CE4B96"/>
    <w:rsid w:val="00CE4D27"/>
    <w:rsid w:val="00CE4E39"/>
    <w:rsid w:val="00CE5126"/>
    <w:rsid w:val="00CE52F2"/>
    <w:rsid w:val="00CE56C5"/>
    <w:rsid w:val="00CE5AA4"/>
    <w:rsid w:val="00CE5B76"/>
    <w:rsid w:val="00CE5BDE"/>
    <w:rsid w:val="00CE5CD6"/>
    <w:rsid w:val="00CE5D24"/>
    <w:rsid w:val="00CE5DCE"/>
    <w:rsid w:val="00CE619C"/>
    <w:rsid w:val="00CE6261"/>
    <w:rsid w:val="00CE6496"/>
    <w:rsid w:val="00CE66B3"/>
    <w:rsid w:val="00CE685C"/>
    <w:rsid w:val="00CE698E"/>
    <w:rsid w:val="00CE6C8F"/>
    <w:rsid w:val="00CE6F05"/>
    <w:rsid w:val="00CE70C8"/>
    <w:rsid w:val="00CE7B96"/>
    <w:rsid w:val="00CF0241"/>
    <w:rsid w:val="00CF08EE"/>
    <w:rsid w:val="00CF0C8E"/>
    <w:rsid w:val="00CF11C9"/>
    <w:rsid w:val="00CF1361"/>
    <w:rsid w:val="00CF1488"/>
    <w:rsid w:val="00CF1880"/>
    <w:rsid w:val="00CF18B3"/>
    <w:rsid w:val="00CF18D9"/>
    <w:rsid w:val="00CF1A99"/>
    <w:rsid w:val="00CF1F05"/>
    <w:rsid w:val="00CF216A"/>
    <w:rsid w:val="00CF24CB"/>
    <w:rsid w:val="00CF25FB"/>
    <w:rsid w:val="00CF2892"/>
    <w:rsid w:val="00CF2A12"/>
    <w:rsid w:val="00CF2BE4"/>
    <w:rsid w:val="00CF2D17"/>
    <w:rsid w:val="00CF2D4C"/>
    <w:rsid w:val="00CF2F0E"/>
    <w:rsid w:val="00CF3105"/>
    <w:rsid w:val="00CF3152"/>
    <w:rsid w:val="00CF32F6"/>
    <w:rsid w:val="00CF3385"/>
    <w:rsid w:val="00CF3527"/>
    <w:rsid w:val="00CF37AB"/>
    <w:rsid w:val="00CF39FE"/>
    <w:rsid w:val="00CF3DC1"/>
    <w:rsid w:val="00CF3E3E"/>
    <w:rsid w:val="00CF3EB7"/>
    <w:rsid w:val="00CF4167"/>
    <w:rsid w:val="00CF45FD"/>
    <w:rsid w:val="00CF463C"/>
    <w:rsid w:val="00CF4650"/>
    <w:rsid w:val="00CF4857"/>
    <w:rsid w:val="00CF4937"/>
    <w:rsid w:val="00CF4ACA"/>
    <w:rsid w:val="00CF4D99"/>
    <w:rsid w:val="00CF54E0"/>
    <w:rsid w:val="00CF5675"/>
    <w:rsid w:val="00CF5B98"/>
    <w:rsid w:val="00CF5CC4"/>
    <w:rsid w:val="00CF5F5E"/>
    <w:rsid w:val="00CF5FCF"/>
    <w:rsid w:val="00CF60E8"/>
    <w:rsid w:val="00CF6450"/>
    <w:rsid w:val="00CF6542"/>
    <w:rsid w:val="00CF6740"/>
    <w:rsid w:val="00CF6782"/>
    <w:rsid w:val="00CF6BD7"/>
    <w:rsid w:val="00CF6E2C"/>
    <w:rsid w:val="00CF711E"/>
    <w:rsid w:val="00CF7460"/>
    <w:rsid w:val="00CF7550"/>
    <w:rsid w:val="00CF75A7"/>
    <w:rsid w:val="00CF7AA4"/>
    <w:rsid w:val="00CF7B97"/>
    <w:rsid w:val="00CF7FED"/>
    <w:rsid w:val="00D00432"/>
    <w:rsid w:val="00D00505"/>
    <w:rsid w:val="00D00515"/>
    <w:rsid w:val="00D005A1"/>
    <w:rsid w:val="00D00605"/>
    <w:rsid w:val="00D00C13"/>
    <w:rsid w:val="00D00C42"/>
    <w:rsid w:val="00D00E00"/>
    <w:rsid w:val="00D00E41"/>
    <w:rsid w:val="00D0108D"/>
    <w:rsid w:val="00D01199"/>
    <w:rsid w:val="00D01271"/>
    <w:rsid w:val="00D01474"/>
    <w:rsid w:val="00D016C0"/>
    <w:rsid w:val="00D01862"/>
    <w:rsid w:val="00D01A0F"/>
    <w:rsid w:val="00D0230E"/>
    <w:rsid w:val="00D02350"/>
    <w:rsid w:val="00D026B9"/>
    <w:rsid w:val="00D02757"/>
    <w:rsid w:val="00D0360D"/>
    <w:rsid w:val="00D036B9"/>
    <w:rsid w:val="00D036CE"/>
    <w:rsid w:val="00D03F2C"/>
    <w:rsid w:val="00D0403E"/>
    <w:rsid w:val="00D0434F"/>
    <w:rsid w:val="00D043E5"/>
    <w:rsid w:val="00D04662"/>
    <w:rsid w:val="00D047C2"/>
    <w:rsid w:val="00D0480C"/>
    <w:rsid w:val="00D04899"/>
    <w:rsid w:val="00D048A4"/>
    <w:rsid w:val="00D04AE1"/>
    <w:rsid w:val="00D04FBD"/>
    <w:rsid w:val="00D051C5"/>
    <w:rsid w:val="00D052BC"/>
    <w:rsid w:val="00D055B8"/>
    <w:rsid w:val="00D05631"/>
    <w:rsid w:val="00D0568C"/>
    <w:rsid w:val="00D056CB"/>
    <w:rsid w:val="00D05863"/>
    <w:rsid w:val="00D05A0F"/>
    <w:rsid w:val="00D05CFD"/>
    <w:rsid w:val="00D05F2C"/>
    <w:rsid w:val="00D06467"/>
    <w:rsid w:val="00D06A1E"/>
    <w:rsid w:val="00D07475"/>
    <w:rsid w:val="00D07482"/>
    <w:rsid w:val="00D07FAD"/>
    <w:rsid w:val="00D1001C"/>
    <w:rsid w:val="00D10522"/>
    <w:rsid w:val="00D105B8"/>
    <w:rsid w:val="00D105E1"/>
    <w:rsid w:val="00D10723"/>
    <w:rsid w:val="00D10A1E"/>
    <w:rsid w:val="00D10C19"/>
    <w:rsid w:val="00D10DC9"/>
    <w:rsid w:val="00D10F0B"/>
    <w:rsid w:val="00D10F84"/>
    <w:rsid w:val="00D10FB3"/>
    <w:rsid w:val="00D11089"/>
    <w:rsid w:val="00D111FD"/>
    <w:rsid w:val="00D11739"/>
    <w:rsid w:val="00D1199B"/>
    <w:rsid w:val="00D11BD3"/>
    <w:rsid w:val="00D11CAC"/>
    <w:rsid w:val="00D11E60"/>
    <w:rsid w:val="00D12649"/>
    <w:rsid w:val="00D12991"/>
    <w:rsid w:val="00D12C1A"/>
    <w:rsid w:val="00D12CF7"/>
    <w:rsid w:val="00D12D4F"/>
    <w:rsid w:val="00D1311C"/>
    <w:rsid w:val="00D13435"/>
    <w:rsid w:val="00D13488"/>
    <w:rsid w:val="00D1365C"/>
    <w:rsid w:val="00D1385D"/>
    <w:rsid w:val="00D13A91"/>
    <w:rsid w:val="00D13DB9"/>
    <w:rsid w:val="00D13E98"/>
    <w:rsid w:val="00D1437B"/>
    <w:rsid w:val="00D14430"/>
    <w:rsid w:val="00D14626"/>
    <w:rsid w:val="00D14699"/>
    <w:rsid w:val="00D14A20"/>
    <w:rsid w:val="00D14AD5"/>
    <w:rsid w:val="00D14D95"/>
    <w:rsid w:val="00D1514D"/>
    <w:rsid w:val="00D1516B"/>
    <w:rsid w:val="00D15232"/>
    <w:rsid w:val="00D156C6"/>
    <w:rsid w:val="00D159FA"/>
    <w:rsid w:val="00D15DB6"/>
    <w:rsid w:val="00D161A5"/>
    <w:rsid w:val="00D167E0"/>
    <w:rsid w:val="00D168E8"/>
    <w:rsid w:val="00D169FB"/>
    <w:rsid w:val="00D16D1C"/>
    <w:rsid w:val="00D16D1D"/>
    <w:rsid w:val="00D17B87"/>
    <w:rsid w:val="00D17D61"/>
    <w:rsid w:val="00D20482"/>
    <w:rsid w:val="00D20679"/>
    <w:rsid w:val="00D206E5"/>
    <w:rsid w:val="00D20875"/>
    <w:rsid w:val="00D20A72"/>
    <w:rsid w:val="00D20AC2"/>
    <w:rsid w:val="00D20D7C"/>
    <w:rsid w:val="00D20F27"/>
    <w:rsid w:val="00D21227"/>
    <w:rsid w:val="00D21294"/>
    <w:rsid w:val="00D212CD"/>
    <w:rsid w:val="00D212F3"/>
    <w:rsid w:val="00D215D7"/>
    <w:rsid w:val="00D21B38"/>
    <w:rsid w:val="00D21B95"/>
    <w:rsid w:val="00D21BFC"/>
    <w:rsid w:val="00D21EB8"/>
    <w:rsid w:val="00D2220B"/>
    <w:rsid w:val="00D22498"/>
    <w:rsid w:val="00D226D7"/>
    <w:rsid w:val="00D22CD6"/>
    <w:rsid w:val="00D22FED"/>
    <w:rsid w:val="00D233A6"/>
    <w:rsid w:val="00D241F1"/>
    <w:rsid w:val="00D24382"/>
    <w:rsid w:val="00D24AF8"/>
    <w:rsid w:val="00D24D74"/>
    <w:rsid w:val="00D251BC"/>
    <w:rsid w:val="00D2529E"/>
    <w:rsid w:val="00D252BE"/>
    <w:rsid w:val="00D25935"/>
    <w:rsid w:val="00D25AD6"/>
    <w:rsid w:val="00D25B82"/>
    <w:rsid w:val="00D25C39"/>
    <w:rsid w:val="00D25C89"/>
    <w:rsid w:val="00D25CB2"/>
    <w:rsid w:val="00D25DDA"/>
    <w:rsid w:val="00D26A60"/>
    <w:rsid w:val="00D26E1E"/>
    <w:rsid w:val="00D26E4C"/>
    <w:rsid w:val="00D26E60"/>
    <w:rsid w:val="00D27289"/>
    <w:rsid w:val="00D2732A"/>
    <w:rsid w:val="00D27479"/>
    <w:rsid w:val="00D274AF"/>
    <w:rsid w:val="00D274C2"/>
    <w:rsid w:val="00D2782D"/>
    <w:rsid w:val="00D27879"/>
    <w:rsid w:val="00D27885"/>
    <w:rsid w:val="00D278F7"/>
    <w:rsid w:val="00D27CEB"/>
    <w:rsid w:val="00D27DDE"/>
    <w:rsid w:val="00D27E28"/>
    <w:rsid w:val="00D27F15"/>
    <w:rsid w:val="00D27FBF"/>
    <w:rsid w:val="00D302D5"/>
    <w:rsid w:val="00D30763"/>
    <w:rsid w:val="00D307AE"/>
    <w:rsid w:val="00D31028"/>
    <w:rsid w:val="00D31090"/>
    <w:rsid w:val="00D314ED"/>
    <w:rsid w:val="00D3150B"/>
    <w:rsid w:val="00D3194E"/>
    <w:rsid w:val="00D31A08"/>
    <w:rsid w:val="00D31D10"/>
    <w:rsid w:val="00D31E59"/>
    <w:rsid w:val="00D31E5F"/>
    <w:rsid w:val="00D31EFE"/>
    <w:rsid w:val="00D31F8E"/>
    <w:rsid w:val="00D320E4"/>
    <w:rsid w:val="00D327E8"/>
    <w:rsid w:val="00D32F31"/>
    <w:rsid w:val="00D33542"/>
    <w:rsid w:val="00D336CB"/>
    <w:rsid w:val="00D33990"/>
    <w:rsid w:val="00D33F43"/>
    <w:rsid w:val="00D34175"/>
    <w:rsid w:val="00D34A7F"/>
    <w:rsid w:val="00D34EE5"/>
    <w:rsid w:val="00D34FE8"/>
    <w:rsid w:val="00D35141"/>
    <w:rsid w:val="00D35193"/>
    <w:rsid w:val="00D351DD"/>
    <w:rsid w:val="00D35255"/>
    <w:rsid w:val="00D35681"/>
    <w:rsid w:val="00D357B9"/>
    <w:rsid w:val="00D35EB0"/>
    <w:rsid w:val="00D35FCA"/>
    <w:rsid w:val="00D360E9"/>
    <w:rsid w:val="00D360EA"/>
    <w:rsid w:val="00D36117"/>
    <w:rsid w:val="00D3614A"/>
    <w:rsid w:val="00D3669A"/>
    <w:rsid w:val="00D36B46"/>
    <w:rsid w:val="00D36F24"/>
    <w:rsid w:val="00D37002"/>
    <w:rsid w:val="00D374AC"/>
    <w:rsid w:val="00D37612"/>
    <w:rsid w:val="00D3781D"/>
    <w:rsid w:val="00D37B67"/>
    <w:rsid w:val="00D37E28"/>
    <w:rsid w:val="00D37F18"/>
    <w:rsid w:val="00D40076"/>
    <w:rsid w:val="00D40125"/>
    <w:rsid w:val="00D404AF"/>
    <w:rsid w:val="00D4085F"/>
    <w:rsid w:val="00D40BFA"/>
    <w:rsid w:val="00D40FF7"/>
    <w:rsid w:val="00D41227"/>
    <w:rsid w:val="00D413D7"/>
    <w:rsid w:val="00D416A0"/>
    <w:rsid w:val="00D41DB8"/>
    <w:rsid w:val="00D41FB7"/>
    <w:rsid w:val="00D42186"/>
    <w:rsid w:val="00D42254"/>
    <w:rsid w:val="00D42433"/>
    <w:rsid w:val="00D42D72"/>
    <w:rsid w:val="00D430B1"/>
    <w:rsid w:val="00D43483"/>
    <w:rsid w:val="00D434A6"/>
    <w:rsid w:val="00D434AE"/>
    <w:rsid w:val="00D437C6"/>
    <w:rsid w:val="00D439A8"/>
    <w:rsid w:val="00D43B11"/>
    <w:rsid w:val="00D44007"/>
    <w:rsid w:val="00D44263"/>
    <w:rsid w:val="00D446CE"/>
    <w:rsid w:val="00D446F3"/>
    <w:rsid w:val="00D44715"/>
    <w:rsid w:val="00D44AA9"/>
    <w:rsid w:val="00D44CF7"/>
    <w:rsid w:val="00D44F8A"/>
    <w:rsid w:val="00D450F0"/>
    <w:rsid w:val="00D45120"/>
    <w:rsid w:val="00D45209"/>
    <w:rsid w:val="00D45334"/>
    <w:rsid w:val="00D45CB3"/>
    <w:rsid w:val="00D462DE"/>
    <w:rsid w:val="00D464B2"/>
    <w:rsid w:val="00D46524"/>
    <w:rsid w:val="00D467B9"/>
    <w:rsid w:val="00D47209"/>
    <w:rsid w:val="00D47681"/>
    <w:rsid w:val="00D477AC"/>
    <w:rsid w:val="00D47AAC"/>
    <w:rsid w:val="00D47DC2"/>
    <w:rsid w:val="00D500FC"/>
    <w:rsid w:val="00D501D6"/>
    <w:rsid w:val="00D50765"/>
    <w:rsid w:val="00D509B7"/>
    <w:rsid w:val="00D51340"/>
    <w:rsid w:val="00D51355"/>
    <w:rsid w:val="00D51698"/>
    <w:rsid w:val="00D51B69"/>
    <w:rsid w:val="00D5224D"/>
    <w:rsid w:val="00D52626"/>
    <w:rsid w:val="00D52708"/>
    <w:rsid w:val="00D52A91"/>
    <w:rsid w:val="00D534C0"/>
    <w:rsid w:val="00D53CAA"/>
    <w:rsid w:val="00D53E98"/>
    <w:rsid w:val="00D5401A"/>
    <w:rsid w:val="00D542B7"/>
    <w:rsid w:val="00D54663"/>
    <w:rsid w:val="00D549DC"/>
    <w:rsid w:val="00D54AC5"/>
    <w:rsid w:val="00D54F68"/>
    <w:rsid w:val="00D55485"/>
    <w:rsid w:val="00D554EC"/>
    <w:rsid w:val="00D55592"/>
    <w:rsid w:val="00D55686"/>
    <w:rsid w:val="00D559DC"/>
    <w:rsid w:val="00D55B68"/>
    <w:rsid w:val="00D55D49"/>
    <w:rsid w:val="00D55DAD"/>
    <w:rsid w:val="00D55E26"/>
    <w:rsid w:val="00D55EE9"/>
    <w:rsid w:val="00D56880"/>
    <w:rsid w:val="00D56A18"/>
    <w:rsid w:val="00D5781A"/>
    <w:rsid w:val="00D57AC4"/>
    <w:rsid w:val="00D57B0A"/>
    <w:rsid w:val="00D57B55"/>
    <w:rsid w:val="00D57EA8"/>
    <w:rsid w:val="00D57F81"/>
    <w:rsid w:val="00D57FF8"/>
    <w:rsid w:val="00D6012C"/>
    <w:rsid w:val="00D6025E"/>
    <w:rsid w:val="00D603D5"/>
    <w:rsid w:val="00D60752"/>
    <w:rsid w:val="00D607F1"/>
    <w:rsid w:val="00D60A83"/>
    <w:rsid w:val="00D60AE1"/>
    <w:rsid w:val="00D60EC3"/>
    <w:rsid w:val="00D6152F"/>
    <w:rsid w:val="00D615FC"/>
    <w:rsid w:val="00D6180A"/>
    <w:rsid w:val="00D619B8"/>
    <w:rsid w:val="00D61A6D"/>
    <w:rsid w:val="00D61C73"/>
    <w:rsid w:val="00D62034"/>
    <w:rsid w:val="00D622C7"/>
    <w:rsid w:val="00D6284F"/>
    <w:rsid w:val="00D62EAA"/>
    <w:rsid w:val="00D633C6"/>
    <w:rsid w:val="00D636EE"/>
    <w:rsid w:val="00D6384E"/>
    <w:rsid w:val="00D64004"/>
    <w:rsid w:val="00D6411B"/>
    <w:rsid w:val="00D6417E"/>
    <w:rsid w:val="00D64A0F"/>
    <w:rsid w:val="00D64CBF"/>
    <w:rsid w:val="00D64D07"/>
    <w:rsid w:val="00D651E0"/>
    <w:rsid w:val="00D6537E"/>
    <w:rsid w:val="00D65383"/>
    <w:rsid w:val="00D6588B"/>
    <w:rsid w:val="00D659A6"/>
    <w:rsid w:val="00D65F20"/>
    <w:rsid w:val="00D66316"/>
    <w:rsid w:val="00D665ED"/>
    <w:rsid w:val="00D66601"/>
    <w:rsid w:val="00D666C5"/>
    <w:rsid w:val="00D66A09"/>
    <w:rsid w:val="00D66BDF"/>
    <w:rsid w:val="00D6729D"/>
    <w:rsid w:val="00D674BE"/>
    <w:rsid w:val="00D675CB"/>
    <w:rsid w:val="00D67607"/>
    <w:rsid w:val="00D676BF"/>
    <w:rsid w:val="00D67E77"/>
    <w:rsid w:val="00D67F05"/>
    <w:rsid w:val="00D70450"/>
    <w:rsid w:val="00D7049D"/>
    <w:rsid w:val="00D71297"/>
    <w:rsid w:val="00D71529"/>
    <w:rsid w:val="00D71641"/>
    <w:rsid w:val="00D71852"/>
    <w:rsid w:val="00D7187C"/>
    <w:rsid w:val="00D719A2"/>
    <w:rsid w:val="00D71A2D"/>
    <w:rsid w:val="00D71A36"/>
    <w:rsid w:val="00D71E7D"/>
    <w:rsid w:val="00D7272C"/>
    <w:rsid w:val="00D72B64"/>
    <w:rsid w:val="00D72C22"/>
    <w:rsid w:val="00D72DB1"/>
    <w:rsid w:val="00D73169"/>
    <w:rsid w:val="00D73197"/>
    <w:rsid w:val="00D73604"/>
    <w:rsid w:val="00D739A6"/>
    <w:rsid w:val="00D73C31"/>
    <w:rsid w:val="00D73CD1"/>
    <w:rsid w:val="00D73E51"/>
    <w:rsid w:val="00D73EE4"/>
    <w:rsid w:val="00D7402D"/>
    <w:rsid w:val="00D745AA"/>
    <w:rsid w:val="00D74600"/>
    <w:rsid w:val="00D74721"/>
    <w:rsid w:val="00D74C3E"/>
    <w:rsid w:val="00D75000"/>
    <w:rsid w:val="00D7535B"/>
    <w:rsid w:val="00D75728"/>
    <w:rsid w:val="00D75A90"/>
    <w:rsid w:val="00D75DA8"/>
    <w:rsid w:val="00D760CC"/>
    <w:rsid w:val="00D76277"/>
    <w:rsid w:val="00D7668D"/>
    <w:rsid w:val="00D766B0"/>
    <w:rsid w:val="00D76743"/>
    <w:rsid w:val="00D76895"/>
    <w:rsid w:val="00D76A4B"/>
    <w:rsid w:val="00D76C7C"/>
    <w:rsid w:val="00D77256"/>
    <w:rsid w:val="00D773B4"/>
    <w:rsid w:val="00D777C3"/>
    <w:rsid w:val="00D77804"/>
    <w:rsid w:val="00D77B1F"/>
    <w:rsid w:val="00D77B6A"/>
    <w:rsid w:val="00D77BE8"/>
    <w:rsid w:val="00D80425"/>
    <w:rsid w:val="00D8057D"/>
    <w:rsid w:val="00D80629"/>
    <w:rsid w:val="00D8078C"/>
    <w:rsid w:val="00D80889"/>
    <w:rsid w:val="00D808FC"/>
    <w:rsid w:val="00D80F71"/>
    <w:rsid w:val="00D81069"/>
    <w:rsid w:val="00D8137F"/>
    <w:rsid w:val="00D816F3"/>
    <w:rsid w:val="00D81C31"/>
    <w:rsid w:val="00D81CBA"/>
    <w:rsid w:val="00D81CC7"/>
    <w:rsid w:val="00D81CFD"/>
    <w:rsid w:val="00D8207C"/>
    <w:rsid w:val="00D8234B"/>
    <w:rsid w:val="00D82926"/>
    <w:rsid w:val="00D82BD9"/>
    <w:rsid w:val="00D82E23"/>
    <w:rsid w:val="00D82F6C"/>
    <w:rsid w:val="00D82FE7"/>
    <w:rsid w:val="00D83C2E"/>
    <w:rsid w:val="00D83E26"/>
    <w:rsid w:val="00D83E39"/>
    <w:rsid w:val="00D8408E"/>
    <w:rsid w:val="00D84615"/>
    <w:rsid w:val="00D848EC"/>
    <w:rsid w:val="00D84C9D"/>
    <w:rsid w:val="00D84E49"/>
    <w:rsid w:val="00D85869"/>
    <w:rsid w:val="00D85E74"/>
    <w:rsid w:val="00D86038"/>
    <w:rsid w:val="00D8657C"/>
    <w:rsid w:val="00D867A4"/>
    <w:rsid w:val="00D86DB7"/>
    <w:rsid w:val="00D86EAB"/>
    <w:rsid w:val="00D8727E"/>
    <w:rsid w:val="00D874D3"/>
    <w:rsid w:val="00D87A3A"/>
    <w:rsid w:val="00D902E8"/>
    <w:rsid w:val="00D90330"/>
    <w:rsid w:val="00D9049E"/>
    <w:rsid w:val="00D90E4F"/>
    <w:rsid w:val="00D90F75"/>
    <w:rsid w:val="00D9125B"/>
    <w:rsid w:val="00D912F5"/>
    <w:rsid w:val="00D91A2F"/>
    <w:rsid w:val="00D91AB9"/>
    <w:rsid w:val="00D91D2D"/>
    <w:rsid w:val="00D91D4E"/>
    <w:rsid w:val="00D92659"/>
    <w:rsid w:val="00D927C4"/>
    <w:rsid w:val="00D927E3"/>
    <w:rsid w:val="00D92FE9"/>
    <w:rsid w:val="00D93298"/>
    <w:rsid w:val="00D9338F"/>
    <w:rsid w:val="00D936F0"/>
    <w:rsid w:val="00D93C8A"/>
    <w:rsid w:val="00D93DD8"/>
    <w:rsid w:val="00D93F79"/>
    <w:rsid w:val="00D940B9"/>
    <w:rsid w:val="00D94126"/>
    <w:rsid w:val="00D948A1"/>
    <w:rsid w:val="00D9499C"/>
    <w:rsid w:val="00D94CDB"/>
    <w:rsid w:val="00D94D23"/>
    <w:rsid w:val="00D94D47"/>
    <w:rsid w:val="00D94DCD"/>
    <w:rsid w:val="00D94F08"/>
    <w:rsid w:val="00D950FC"/>
    <w:rsid w:val="00D95478"/>
    <w:rsid w:val="00D955C5"/>
    <w:rsid w:val="00D957AE"/>
    <w:rsid w:val="00D958A4"/>
    <w:rsid w:val="00D95BE9"/>
    <w:rsid w:val="00D95C6A"/>
    <w:rsid w:val="00D95CD4"/>
    <w:rsid w:val="00D95E86"/>
    <w:rsid w:val="00D95EA4"/>
    <w:rsid w:val="00D96060"/>
    <w:rsid w:val="00D96253"/>
    <w:rsid w:val="00D9627F"/>
    <w:rsid w:val="00D968E8"/>
    <w:rsid w:val="00D96D20"/>
    <w:rsid w:val="00D971C2"/>
    <w:rsid w:val="00D97209"/>
    <w:rsid w:val="00D975F3"/>
    <w:rsid w:val="00D978A8"/>
    <w:rsid w:val="00D97CE2"/>
    <w:rsid w:val="00DA0173"/>
    <w:rsid w:val="00DA05CF"/>
    <w:rsid w:val="00DA05F0"/>
    <w:rsid w:val="00DA0B66"/>
    <w:rsid w:val="00DA0C63"/>
    <w:rsid w:val="00DA0CAF"/>
    <w:rsid w:val="00DA0DE7"/>
    <w:rsid w:val="00DA1161"/>
    <w:rsid w:val="00DA1D47"/>
    <w:rsid w:val="00DA20DE"/>
    <w:rsid w:val="00DA2321"/>
    <w:rsid w:val="00DA2C47"/>
    <w:rsid w:val="00DA2D66"/>
    <w:rsid w:val="00DA30F2"/>
    <w:rsid w:val="00DA3122"/>
    <w:rsid w:val="00DA3676"/>
    <w:rsid w:val="00DA374E"/>
    <w:rsid w:val="00DA3868"/>
    <w:rsid w:val="00DA3CD0"/>
    <w:rsid w:val="00DA3F0F"/>
    <w:rsid w:val="00DA4346"/>
    <w:rsid w:val="00DA470C"/>
    <w:rsid w:val="00DA4CAA"/>
    <w:rsid w:val="00DA4FE3"/>
    <w:rsid w:val="00DA500D"/>
    <w:rsid w:val="00DA51F7"/>
    <w:rsid w:val="00DA5267"/>
    <w:rsid w:val="00DA5788"/>
    <w:rsid w:val="00DA5BDC"/>
    <w:rsid w:val="00DA5CB0"/>
    <w:rsid w:val="00DA63A0"/>
    <w:rsid w:val="00DA6802"/>
    <w:rsid w:val="00DA6AD9"/>
    <w:rsid w:val="00DA7201"/>
    <w:rsid w:val="00DA7395"/>
    <w:rsid w:val="00DA787F"/>
    <w:rsid w:val="00DA7916"/>
    <w:rsid w:val="00DA7922"/>
    <w:rsid w:val="00DB006C"/>
    <w:rsid w:val="00DB00D8"/>
    <w:rsid w:val="00DB047F"/>
    <w:rsid w:val="00DB0628"/>
    <w:rsid w:val="00DB0C05"/>
    <w:rsid w:val="00DB0C28"/>
    <w:rsid w:val="00DB0C8F"/>
    <w:rsid w:val="00DB0EBF"/>
    <w:rsid w:val="00DB1186"/>
    <w:rsid w:val="00DB123E"/>
    <w:rsid w:val="00DB1461"/>
    <w:rsid w:val="00DB1C29"/>
    <w:rsid w:val="00DB1C57"/>
    <w:rsid w:val="00DB2224"/>
    <w:rsid w:val="00DB284E"/>
    <w:rsid w:val="00DB2983"/>
    <w:rsid w:val="00DB2DAD"/>
    <w:rsid w:val="00DB3251"/>
    <w:rsid w:val="00DB32D1"/>
    <w:rsid w:val="00DB3307"/>
    <w:rsid w:val="00DB33F4"/>
    <w:rsid w:val="00DB35D5"/>
    <w:rsid w:val="00DB36CD"/>
    <w:rsid w:val="00DB37C0"/>
    <w:rsid w:val="00DB3967"/>
    <w:rsid w:val="00DB3CDF"/>
    <w:rsid w:val="00DB3ED8"/>
    <w:rsid w:val="00DB421B"/>
    <w:rsid w:val="00DB4553"/>
    <w:rsid w:val="00DB4554"/>
    <w:rsid w:val="00DB45EE"/>
    <w:rsid w:val="00DB4857"/>
    <w:rsid w:val="00DB4DF9"/>
    <w:rsid w:val="00DB4E1C"/>
    <w:rsid w:val="00DB4EE8"/>
    <w:rsid w:val="00DB50B2"/>
    <w:rsid w:val="00DB52C3"/>
    <w:rsid w:val="00DB5609"/>
    <w:rsid w:val="00DB5C74"/>
    <w:rsid w:val="00DB5DD6"/>
    <w:rsid w:val="00DB633A"/>
    <w:rsid w:val="00DB6501"/>
    <w:rsid w:val="00DB6529"/>
    <w:rsid w:val="00DB673C"/>
    <w:rsid w:val="00DB6C72"/>
    <w:rsid w:val="00DB707E"/>
    <w:rsid w:val="00DB7624"/>
    <w:rsid w:val="00DB763E"/>
    <w:rsid w:val="00DB7DFF"/>
    <w:rsid w:val="00DB7F66"/>
    <w:rsid w:val="00DC029B"/>
    <w:rsid w:val="00DC034A"/>
    <w:rsid w:val="00DC090D"/>
    <w:rsid w:val="00DC1028"/>
    <w:rsid w:val="00DC11C3"/>
    <w:rsid w:val="00DC12B9"/>
    <w:rsid w:val="00DC134A"/>
    <w:rsid w:val="00DC185B"/>
    <w:rsid w:val="00DC191F"/>
    <w:rsid w:val="00DC2490"/>
    <w:rsid w:val="00DC27FE"/>
    <w:rsid w:val="00DC29AE"/>
    <w:rsid w:val="00DC2C9B"/>
    <w:rsid w:val="00DC2FE5"/>
    <w:rsid w:val="00DC35F2"/>
    <w:rsid w:val="00DC381E"/>
    <w:rsid w:val="00DC395D"/>
    <w:rsid w:val="00DC396E"/>
    <w:rsid w:val="00DC39B7"/>
    <w:rsid w:val="00DC3CA1"/>
    <w:rsid w:val="00DC3FEF"/>
    <w:rsid w:val="00DC4201"/>
    <w:rsid w:val="00DC42B9"/>
    <w:rsid w:val="00DC457A"/>
    <w:rsid w:val="00DC4884"/>
    <w:rsid w:val="00DC48C7"/>
    <w:rsid w:val="00DC506C"/>
    <w:rsid w:val="00DC50E9"/>
    <w:rsid w:val="00DC5174"/>
    <w:rsid w:val="00DC5393"/>
    <w:rsid w:val="00DC5A1D"/>
    <w:rsid w:val="00DC6035"/>
    <w:rsid w:val="00DC6241"/>
    <w:rsid w:val="00DC643C"/>
    <w:rsid w:val="00DC66C5"/>
    <w:rsid w:val="00DC68D5"/>
    <w:rsid w:val="00DC69DF"/>
    <w:rsid w:val="00DC6A3D"/>
    <w:rsid w:val="00DC6DC2"/>
    <w:rsid w:val="00DC6DCF"/>
    <w:rsid w:val="00DC6E8E"/>
    <w:rsid w:val="00DD005F"/>
    <w:rsid w:val="00DD022D"/>
    <w:rsid w:val="00DD0492"/>
    <w:rsid w:val="00DD0673"/>
    <w:rsid w:val="00DD06E0"/>
    <w:rsid w:val="00DD0F78"/>
    <w:rsid w:val="00DD198D"/>
    <w:rsid w:val="00DD1B5E"/>
    <w:rsid w:val="00DD1D9D"/>
    <w:rsid w:val="00DD20EA"/>
    <w:rsid w:val="00DD2197"/>
    <w:rsid w:val="00DD21C4"/>
    <w:rsid w:val="00DD27FC"/>
    <w:rsid w:val="00DD29B2"/>
    <w:rsid w:val="00DD2EE0"/>
    <w:rsid w:val="00DD32E4"/>
    <w:rsid w:val="00DD330F"/>
    <w:rsid w:val="00DD3329"/>
    <w:rsid w:val="00DD3781"/>
    <w:rsid w:val="00DD3CCA"/>
    <w:rsid w:val="00DD3E52"/>
    <w:rsid w:val="00DD3ED3"/>
    <w:rsid w:val="00DD3F5B"/>
    <w:rsid w:val="00DD430F"/>
    <w:rsid w:val="00DD4346"/>
    <w:rsid w:val="00DD446A"/>
    <w:rsid w:val="00DD467E"/>
    <w:rsid w:val="00DD4874"/>
    <w:rsid w:val="00DD4B36"/>
    <w:rsid w:val="00DD4FE1"/>
    <w:rsid w:val="00DD54C6"/>
    <w:rsid w:val="00DD5B75"/>
    <w:rsid w:val="00DD64C5"/>
    <w:rsid w:val="00DD67F3"/>
    <w:rsid w:val="00DD6914"/>
    <w:rsid w:val="00DD696F"/>
    <w:rsid w:val="00DD6AE7"/>
    <w:rsid w:val="00DD6EF4"/>
    <w:rsid w:val="00DD6F7E"/>
    <w:rsid w:val="00DD72A8"/>
    <w:rsid w:val="00DD734B"/>
    <w:rsid w:val="00DD74A1"/>
    <w:rsid w:val="00DD76E1"/>
    <w:rsid w:val="00DD7791"/>
    <w:rsid w:val="00DD7D13"/>
    <w:rsid w:val="00DE0213"/>
    <w:rsid w:val="00DE044D"/>
    <w:rsid w:val="00DE0871"/>
    <w:rsid w:val="00DE09CB"/>
    <w:rsid w:val="00DE0BC4"/>
    <w:rsid w:val="00DE0C82"/>
    <w:rsid w:val="00DE0D33"/>
    <w:rsid w:val="00DE0E56"/>
    <w:rsid w:val="00DE1144"/>
    <w:rsid w:val="00DE1163"/>
    <w:rsid w:val="00DE124B"/>
    <w:rsid w:val="00DE1308"/>
    <w:rsid w:val="00DE14CB"/>
    <w:rsid w:val="00DE184F"/>
    <w:rsid w:val="00DE1BE3"/>
    <w:rsid w:val="00DE1C7E"/>
    <w:rsid w:val="00DE1F88"/>
    <w:rsid w:val="00DE24AA"/>
    <w:rsid w:val="00DE253A"/>
    <w:rsid w:val="00DE2674"/>
    <w:rsid w:val="00DE2872"/>
    <w:rsid w:val="00DE3127"/>
    <w:rsid w:val="00DE3176"/>
    <w:rsid w:val="00DE32B5"/>
    <w:rsid w:val="00DE34FA"/>
    <w:rsid w:val="00DE36A4"/>
    <w:rsid w:val="00DE3B80"/>
    <w:rsid w:val="00DE3FA9"/>
    <w:rsid w:val="00DE444F"/>
    <w:rsid w:val="00DE4582"/>
    <w:rsid w:val="00DE4BC4"/>
    <w:rsid w:val="00DE4C19"/>
    <w:rsid w:val="00DE4F4E"/>
    <w:rsid w:val="00DE52B5"/>
    <w:rsid w:val="00DE5648"/>
    <w:rsid w:val="00DE5958"/>
    <w:rsid w:val="00DE5E70"/>
    <w:rsid w:val="00DE64A5"/>
    <w:rsid w:val="00DE65F5"/>
    <w:rsid w:val="00DE6A0C"/>
    <w:rsid w:val="00DE6B5F"/>
    <w:rsid w:val="00DE6D8D"/>
    <w:rsid w:val="00DE6F32"/>
    <w:rsid w:val="00DE728A"/>
    <w:rsid w:val="00DE72CB"/>
    <w:rsid w:val="00DE7348"/>
    <w:rsid w:val="00DE73FE"/>
    <w:rsid w:val="00DF007B"/>
    <w:rsid w:val="00DF0115"/>
    <w:rsid w:val="00DF03D2"/>
    <w:rsid w:val="00DF0D08"/>
    <w:rsid w:val="00DF10E4"/>
    <w:rsid w:val="00DF131E"/>
    <w:rsid w:val="00DF13FF"/>
    <w:rsid w:val="00DF146D"/>
    <w:rsid w:val="00DF1961"/>
    <w:rsid w:val="00DF1C2E"/>
    <w:rsid w:val="00DF1CDF"/>
    <w:rsid w:val="00DF2007"/>
    <w:rsid w:val="00DF206A"/>
    <w:rsid w:val="00DF221D"/>
    <w:rsid w:val="00DF2314"/>
    <w:rsid w:val="00DF256A"/>
    <w:rsid w:val="00DF309D"/>
    <w:rsid w:val="00DF30C8"/>
    <w:rsid w:val="00DF35A9"/>
    <w:rsid w:val="00DF37ED"/>
    <w:rsid w:val="00DF38CC"/>
    <w:rsid w:val="00DF3A6E"/>
    <w:rsid w:val="00DF3E0A"/>
    <w:rsid w:val="00DF430F"/>
    <w:rsid w:val="00DF4A44"/>
    <w:rsid w:val="00DF4ABD"/>
    <w:rsid w:val="00DF4C81"/>
    <w:rsid w:val="00DF5400"/>
    <w:rsid w:val="00DF5424"/>
    <w:rsid w:val="00DF5641"/>
    <w:rsid w:val="00DF5AE1"/>
    <w:rsid w:val="00DF5AF1"/>
    <w:rsid w:val="00DF5C19"/>
    <w:rsid w:val="00DF5C5F"/>
    <w:rsid w:val="00DF5C64"/>
    <w:rsid w:val="00DF5C6E"/>
    <w:rsid w:val="00DF5D97"/>
    <w:rsid w:val="00DF5DF7"/>
    <w:rsid w:val="00DF5FE5"/>
    <w:rsid w:val="00DF5FFD"/>
    <w:rsid w:val="00DF610E"/>
    <w:rsid w:val="00DF681B"/>
    <w:rsid w:val="00DF6AF7"/>
    <w:rsid w:val="00DF6B95"/>
    <w:rsid w:val="00DF6BAB"/>
    <w:rsid w:val="00DF6C63"/>
    <w:rsid w:val="00DF7138"/>
    <w:rsid w:val="00DF71DF"/>
    <w:rsid w:val="00DF71E0"/>
    <w:rsid w:val="00DF762A"/>
    <w:rsid w:val="00DF764D"/>
    <w:rsid w:val="00DF775B"/>
    <w:rsid w:val="00DF7A06"/>
    <w:rsid w:val="00DF7C4B"/>
    <w:rsid w:val="00E008CB"/>
    <w:rsid w:val="00E00FE9"/>
    <w:rsid w:val="00E01274"/>
    <w:rsid w:val="00E01515"/>
    <w:rsid w:val="00E01F73"/>
    <w:rsid w:val="00E01F9B"/>
    <w:rsid w:val="00E022D4"/>
    <w:rsid w:val="00E02816"/>
    <w:rsid w:val="00E02838"/>
    <w:rsid w:val="00E02A0E"/>
    <w:rsid w:val="00E02B2A"/>
    <w:rsid w:val="00E02E7B"/>
    <w:rsid w:val="00E02E8C"/>
    <w:rsid w:val="00E0305A"/>
    <w:rsid w:val="00E031AA"/>
    <w:rsid w:val="00E03428"/>
    <w:rsid w:val="00E0347F"/>
    <w:rsid w:val="00E0370B"/>
    <w:rsid w:val="00E0380A"/>
    <w:rsid w:val="00E03A11"/>
    <w:rsid w:val="00E03D47"/>
    <w:rsid w:val="00E03D68"/>
    <w:rsid w:val="00E03E3A"/>
    <w:rsid w:val="00E04187"/>
    <w:rsid w:val="00E041C3"/>
    <w:rsid w:val="00E04275"/>
    <w:rsid w:val="00E043A7"/>
    <w:rsid w:val="00E04687"/>
    <w:rsid w:val="00E05270"/>
    <w:rsid w:val="00E053CA"/>
    <w:rsid w:val="00E0576C"/>
    <w:rsid w:val="00E0586A"/>
    <w:rsid w:val="00E05B93"/>
    <w:rsid w:val="00E05BD5"/>
    <w:rsid w:val="00E05DEA"/>
    <w:rsid w:val="00E06307"/>
    <w:rsid w:val="00E06354"/>
    <w:rsid w:val="00E065A1"/>
    <w:rsid w:val="00E06727"/>
    <w:rsid w:val="00E0687B"/>
    <w:rsid w:val="00E06CCA"/>
    <w:rsid w:val="00E0725B"/>
    <w:rsid w:val="00E077CF"/>
    <w:rsid w:val="00E07F9C"/>
    <w:rsid w:val="00E1000B"/>
    <w:rsid w:val="00E100DF"/>
    <w:rsid w:val="00E10AC9"/>
    <w:rsid w:val="00E10BCE"/>
    <w:rsid w:val="00E1126B"/>
    <w:rsid w:val="00E114ED"/>
    <w:rsid w:val="00E11A14"/>
    <w:rsid w:val="00E11A7E"/>
    <w:rsid w:val="00E11DDA"/>
    <w:rsid w:val="00E11E37"/>
    <w:rsid w:val="00E11F1C"/>
    <w:rsid w:val="00E11FCB"/>
    <w:rsid w:val="00E124F9"/>
    <w:rsid w:val="00E12700"/>
    <w:rsid w:val="00E12801"/>
    <w:rsid w:val="00E12965"/>
    <w:rsid w:val="00E12BCD"/>
    <w:rsid w:val="00E130D0"/>
    <w:rsid w:val="00E13229"/>
    <w:rsid w:val="00E13300"/>
    <w:rsid w:val="00E138FF"/>
    <w:rsid w:val="00E1397F"/>
    <w:rsid w:val="00E13A1C"/>
    <w:rsid w:val="00E13A63"/>
    <w:rsid w:val="00E1409A"/>
    <w:rsid w:val="00E141C1"/>
    <w:rsid w:val="00E1470A"/>
    <w:rsid w:val="00E147C7"/>
    <w:rsid w:val="00E15010"/>
    <w:rsid w:val="00E155D6"/>
    <w:rsid w:val="00E1574E"/>
    <w:rsid w:val="00E1578B"/>
    <w:rsid w:val="00E15A59"/>
    <w:rsid w:val="00E15BB2"/>
    <w:rsid w:val="00E15C58"/>
    <w:rsid w:val="00E15DB5"/>
    <w:rsid w:val="00E15E62"/>
    <w:rsid w:val="00E15F69"/>
    <w:rsid w:val="00E1609F"/>
    <w:rsid w:val="00E16158"/>
    <w:rsid w:val="00E1615E"/>
    <w:rsid w:val="00E1693A"/>
    <w:rsid w:val="00E169F8"/>
    <w:rsid w:val="00E16BB0"/>
    <w:rsid w:val="00E16CD1"/>
    <w:rsid w:val="00E16E25"/>
    <w:rsid w:val="00E16F0E"/>
    <w:rsid w:val="00E17027"/>
    <w:rsid w:val="00E1718A"/>
    <w:rsid w:val="00E17572"/>
    <w:rsid w:val="00E175EE"/>
    <w:rsid w:val="00E17620"/>
    <w:rsid w:val="00E1774D"/>
    <w:rsid w:val="00E17A8E"/>
    <w:rsid w:val="00E17BCA"/>
    <w:rsid w:val="00E17C3F"/>
    <w:rsid w:val="00E20B86"/>
    <w:rsid w:val="00E20EC4"/>
    <w:rsid w:val="00E21369"/>
    <w:rsid w:val="00E21440"/>
    <w:rsid w:val="00E22D5D"/>
    <w:rsid w:val="00E22E9F"/>
    <w:rsid w:val="00E2315B"/>
    <w:rsid w:val="00E231C5"/>
    <w:rsid w:val="00E23B9F"/>
    <w:rsid w:val="00E23BA2"/>
    <w:rsid w:val="00E23D61"/>
    <w:rsid w:val="00E241D5"/>
    <w:rsid w:val="00E244D3"/>
    <w:rsid w:val="00E247B5"/>
    <w:rsid w:val="00E24B0E"/>
    <w:rsid w:val="00E24CA8"/>
    <w:rsid w:val="00E250B0"/>
    <w:rsid w:val="00E251CB"/>
    <w:rsid w:val="00E25670"/>
    <w:rsid w:val="00E257E0"/>
    <w:rsid w:val="00E25951"/>
    <w:rsid w:val="00E25984"/>
    <w:rsid w:val="00E25FB4"/>
    <w:rsid w:val="00E261E1"/>
    <w:rsid w:val="00E26A2D"/>
    <w:rsid w:val="00E26DF7"/>
    <w:rsid w:val="00E26E58"/>
    <w:rsid w:val="00E27112"/>
    <w:rsid w:val="00E27230"/>
    <w:rsid w:val="00E27373"/>
    <w:rsid w:val="00E279DD"/>
    <w:rsid w:val="00E27AF9"/>
    <w:rsid w:val="00E27F62"/>
    <w:rsid w:val="00E301DA"/>
    <w:rsid w:val="00E30253"/>
    <w:rsid w:val="00E3025B"/>
    <w:rsid w:val="00E3054B"/>
    <w:rsid w:val="00E30A1A"/>
    <w:rsid w:val="00E30C54"/>
    <w:rsid w:val="00E30CBB"/>
    <w:rsid w:val="00E311A5"/>
    <w:rsid w:val="00E31662"/>
    <w:rsid w:val="00E31700"/>
    <w:rsid w:val="00E31BF0"/>
    <w:rsid w:val="00E31E31"/>
    <w:rsid w:val="00E31FA2"/>
    <w:rsid w:val="00E32143"/>
    <w:rsid w:val="00E3241C"/>
    <w:rsid w:val="00E3276B"/>
    <w:rsid w:val="00E32B7C"/>
    <w:rsid w:val="00E32DFB"/>
    <w:rsid w:val="00E3335C"/>
    <w:rsid w:val="00E33650"/>
    <w:rsid w:val="00E33662"/>
    <w:rsid w:val="00E33869"/>
    <w:rsid w:val="00E33980"/>
    <w:rsid w:val="00E3398C"/>
    <w:rsid w:val="00E33C44"/>
    <w:rsid w:val="00E33CDE"/>
    <w:rsid w:val="00E33FEF"/>
    <w:rsid w:val="00E34616"/>
    <w:rsid w:val="00E348A4"/>
    <w:rsid w:val="00E34978"/>
    <w:rsid w:val="00E34D35"/>
    <w:rsid w:val="00E34D96"/>
    <w:rsid w:val="00E34EBB"/>
    <w:rsid w:val="00E3501F"/>
    <w:rsid w:val="00E35023"/>
    <w:rsid w:val="00E353D3"/>
    <w:rsid w:val="00E3554E"/>
    <w:rsid w:val="00E35776"/>
    <w:rsid w:val="00E35886"/>
    <w:rsid w:val="00E358D6"/>
    <w:rsid w:val="00E35C69"/>
    <w:rsid w:val="00E36014"/>
    <w:rsid w:val="00E36231"/>
    <w:rsid w:val="00E362E7"/>
    <w:rsid w:val="00E36481"/>
    <w:rsid w:val="00E36802"/>
    <w:rsid w:val="00E36AF0"/>
    <w:rsid w:val="00E36E21"/>
    <w:rsid w:val="00E36E32"/>
    <w:rsid w:val="00E36FE1"/>
    <w:rsid w:val="00E37059"/>
    <w:rsid w:val="00E37722"/>
    <w:rsid w:val="00E377C5"/>
    <w:rsid w:val="00E379D4"/>
    <w:rsid w:val="00E379DC"/>
    <w:rsid w:val="00E37E98"/>
    <w:rsid w:val="00E4077A"/>
    <w:rsid w:val="00E40AA4"/>
    <w:rsid w:val="00E40F35"/>
    <w:rsid w:val="00E41714"/>
    <w:rsid w:val="00E41AC2"/>
    <w:rsid w:val="00E41BAB"/>
    <w:rsid w:val="00E41C2E"/>
    <w:rsid w:val="00E41C3D"/>
    <w:rsid w:val="00E41D75"/>
    <w:rsid w:val="00E41E0F"/>
    <w:rsid w:val="00E42033"/>
    <w:rsid w:val="00E4204E"/>
    <w:rsid w:val="00E42138"/>
    <w:rsid w:val="00E428BF"/>
    <w:rsid w:val="00E42B35"/>
    <w:rsid w:val="00E42B66"/>
    <w:rsid w:val="00E42C46"/>
    <w:rsid w:val="00E42CF7"/>
    <w:rsid w:val="00E42DCD"/>
    <w:rsid w:val="00E4324D"/>
    <w:rsid w:val="00E43A38"/>
    <w:rsid w:val="00E44046"/>
    <w:rsid w:val="00E4455B"/>
    <w:rsid w:val="00E446D7"/>
    <w:rsid w:val="00E44907"/>
    <w:rsid w:val="00E44BC5"/>
    <w:rsid w:val="00E451DE"/>
    <w:rsid w:val="00E45309"/>
    <w:rsid w:val="00E45530"/>
    <w:rsid w:val="00E45E6D"/>
    <w:rsid w:val="00E462E3"/>
    <w:rsid w:val="00E46675"/>
    <w:rsid w:val="00E46791"/>
    <w:rsid w:val="00E4689D"/>
    <w:rsid w:val="00E46BDB"/>
    <w:rsid w:val="00E46D01"/>
    <w:rsid w:val="00E4706E"/>
    <w:rsid w:val="00E4723D"/>
    <w:rsid w:val="00E47306"/>
    <w:rsid w:val="00E479BD"/>
    <w:rsid w:val="00E47D77"/>
    <w:rsid w:val="00E47E7A"/>
    <w:rsid w:val="00E5009C"/>
    <w:rsid w:val="00E5053A"/>
    <w:rsid w:val="00E50968"/>
    <w:rsid w:val="00E509A3"/>
    <w:rsid w:val="00E50B3F"/>
    <w:rsid w:val="00E50E6D"/>
    <w:rsid w:val="00E50EAD"/>
    <w:rsid w:val="00E50F6D"/>
    <w:rsid w:val="00E50FEA"/>
    <w:rsid w:val="00E5117A"/>
    <w:rsid w:val="00E5127B"/>
    <w:rsid w:val="00E5135F"/>
    <w:rsid w:val="00E51630"/>
    <w:rsid w:val="00E5193B"/>
    <w:rsid w:val="00E51AC8"/>
    <w:rsid w:val="00E51C0E"/>
    <w:rsid w:val="00E51F30"/>
    <w:rsid w:val="00E521DA"/>
    <w:rsid w:val="00E52989"/>
    <w:rsid w:val="00E53187"/>
    <w:rsid w:val="00E533EE"/>
    <w:rsid w:val="00E5364C"/>
    <w:rsid w:val="00E5393F"/>
    <w:rsid w:val="00E53A31"/>
    <w:rsid w:val="00E53CEE"/>
    <w:rsid w:val="00E53F1C"/>
    <w:rsid w:val="00E53F3B"/>
    <w:rsid w:val="00E5408F"/>
    <w:rsid w:val="00E54191"/>
    <w:rsid w:val="00E543FB"/>
    <w:rsid w:val="00E5443B"/>
    <w:rsid w:val="00E548D0"/>
    <w:rsid w:val="00E5546D"/>
    <w:rsid w:val="00E556A5"/>
    <w:rsid w:val="00E559F8"/>
    <w:rsid w:val="00E5606A"/>
    <w:rsid w:val="00E56337"/>
    <w:rsid w:val="00E56620"/>
    <w:rsid w:val="00E56784"/>
    <w:rsid w:val="00E56CD1"/>
    <w:rsid w:val="00E56D3B"/>
    <w:rsid w:val="00E56DD5"/>
    <w:rsid w:val="00E56EF2"/>
    <w:rsid w:val="00E57044"/>
    <w:rsid w:val="00E57067"/>
    <w:rsid w:val="00E57247"/>
    <w:rsid w:val="00E57B99"/>
    <w:rsid w:val="00E57F66"/>
    <w:rsid w:val="00E60608"/>
    <w:rsid w:val="00E6060F"/>
    <w:rsid w:val="00E60F7C"/>
    <w:rsid w:val="00E61383"/>
    <w:rsid w:val="00E61B61"/>
    <w:rsid w:val="00E621B9"/>
    <w:rsid w:val="00E622FE"/>
    <w:rsid w:val="00E6233F"/>
    <w:rsid w:val="00E62416"/>
    <w:rsid w:val="00E624B9"/>
    <w:rsid w:val="00E62949"/>
    <w:rsid w:val="00E62A1A"/>
    <w:rsid w:val="00E62EC2"/>
    <w:rsid w:val="00E63507"/>
    <w:rsid w:val="00E63786"/>
    <w:rsid w:val="00E6385C"/>
    <w:rsid w:val="00E6390F"/>
    <w:rsid w:val="00E63E20"/>
    <w:rsid w:val="00E647D4"/>
    <w:rsid w:val="00E647FB"/>
    <w:rsid w:val="00E64C21"/>
    <w:rsid w:val="00E64E83"/>
    <w:rsid w:val="00E65068"/>
    <w:rsid w:val="00E65371"/>
    <w:rsid w:val="00E658DD"/>
    <w:rsid w:val="00E65972"/>
    <w:rsid w:val="00E6605B"/>
    <w:rsid w:val="00E66384"/>
    <w:rsid w:val="00E665F7"/>
    <w:rsid w:val="00E66881"/>
    <w:rsid w:val="00E66ADE"/>
    <w:rsid w:val="00E66CEC"/>
    <w:rsid w:val="00E67261"/>
    <w:rsid w:val="00E672FC"/>
    <w:rsid w:val="00E673DA"/>
    <w:rsid w:val="00E676D3"/>
    <w:rsid w:val="00E67FA3"/>
    <w:rsid w:val="00E70500"/>
    <w:rsid w:val="00E70DD9"/>
    <w:rsid w:val="00E711BD"/>
    <w:rsid w:val="00E711C7"/>
    <w:rsid w:val="00E716DB"/>
    <w:rsid w:val="00E71B40"/>
    <w:rsid w:val="00E71BFA"/>
    <w:rsid w:val="00E71C4E"/>
    <w:rsid w:val="00E71E5B"/>
    <w:rsid w:val="00E71FA3"/>
    <w:rsid w:val="00E72092"/>
    <w:rsid w:val="00E72926"/>
    <w:rsid w:val="00E72A6F"/>
    <w:rsid w:val="00E72B22"/>
    <w:rsid w:val="00E72B3D"/>
    <w:rsid w:val="00E72D2D"/>
    <w:rsid w:val="00E72D46"/>
    <w:rsid w:val="00E72FBC"/>
    <w:rsid w:val="00E7302B"/>
    <w:rsid w:val="00E7367E"/>
    <w:rsid w:val="00E739BD"/>
    <w:rsid w:val="00E73F40"/>
    <w:rsid w:val="00E74041"/>
    <w:rsid w:val="00E7465F"/>
    <w:rsid w:val="00E74B8A"/>
    <w:rsid w:val="00E74C7C"/>
    <w:rsid w:val="00E751F1"/>
    <w:rsid w:val="00E75236"/>
    <w:rsid w:val="00E75277"/>
    <w:rsid w:val="00E753E9"/>
    <w:rsid w:val="00E7547D"/>
    <w:rsid w:val="00E754C9"/>
    <w:rsid w:val="00E75E29"/>
    <w:rsid w:val="00E75E93"/>
    <w:rsid w:val="00E75F5C"/>
    <w:rsid w:val="00E75F7E"/>
    <w:rsid w:val="00E76138"/>
    <w:rsid w:val="00E76164"/>
    <w:rsid w:val="00E764C3"/>
    <w:rsid w:val="00E76598"/>
    <w:rsid w:val="00E765F7"/>
    <w:rsid w:val="00E767D0"/>
    <w:rsid w:val="00E76892"/>
    <w:rsid w:val="00E768AF"/>
    <w:rsid w:val="00E76E0F"/>
    <w:rsid w:val="00E770FA"/>
    <w:rsid w:val="00E7765B"/>
    <w:rsid w:val="00E777F2"/>
    <w:rsid w:val="00E77AF2"/>
    <w:rsid w:val="00E8070F"/>
    <w:rsid w:val="00E80812"/>
    <w:rsid w:val="00E80A4D"/>
    <w:rsid w:val="00E80C68"/>
    <w:rsid w:val="00E80EC5"/>
    <w:rsid w:val="00E80F9F"/>
    <w:rsid w:val="00E81213"/>
    <w:rsid w:val="00E8121C"/>
    <w:rsid w:val="00E8125B"/>
    <w:rsid w:val="00E81A93"/>
    <w:rsid w:val="00E81EA9"/>
    <w:rsid w:val="00E82B5D"/>
    <w:rsid w:val="00E82B61"/>
    <w:rsid w:val="00E82C78"/>
    <w:rsid w:val="00E841B4"/>
    <w:rsid w:val="00E8449D"/>
    <w:rsid w:val="00E8481E"/>
    <w:rsid w:val="00E84892"/>
    <w:rsid w:val="00E848B2"/>
    <w:rsid w:val="00E84985"/>
    <w:rsid w:val="00E84A61"/>
    <w:rsid w:val="00E85197"/>
    <w:rsid w:val="00E854A6"/>
    <w:rsid w:val="00E8582E"/>
    <w:rsid w:val="00E858E4"/>
    <w:rsid w:val="00E85976"/>
    <w:rsid w:val="00E85A10"/>
    <w:rsid w:val="00E85B97"/>
    <w:rsid w:val="00E85E42"/>
    <w:rsid w:val="00E85F3A"/>
    <w:rsid w:val="00E86815"/>
    <w:rsid w:val="00E86B45"/>
    <w:rsid w:val="00E86B78"/>
    <w:rsid w:val="00E86E4A"/>
    <w:rsid w:val="00E87000"/>
    <w:rsid w:val="00E870B3"/>
    <w:rsid w:val="00E87588"/>
    <w:rsid w:val="00E879B1"/>
    <w:rsid w:val="00E87AB8"/>
    <w:rsid w:val="00E87E06"/>
    <w:rsid w:val="00E902FB"/>
    <w:rsid w:val="00E90470"/>
    <w:rsid w:val="00E90481"/>
    <w:rsid w:val="00E9069B"/>
    <w:rsid w:val="00E906F1"/>
    <w:rsid w:val="00E909D1"/>
    <w:rsid w:val="00E90CE6"/>
    <w:rsid w:val="00E910B9"/>
    <w:rsid w:val="00E91136"/>
    <w:rsid w:val="00E91144"/>
    <w:rsid w:val="00E9124F"/>
    <w:rsid w:val="00E918B7"/>
    <w:rsid w:val="00E91C62"/>
    <w:rsid w:val="00E9209D"/>
    <w:rsid w:val="00E920BF"/>
    <w:rsid w:val="00E92212"/>
    <w:rsid w:val="00E9245A"/>
    <w:rsid w:val="00E92562"/>
    <w:rsid w:val="00E92A03"/>
    <w:rsid w:val="00E92B14"/>
    <w:rsid w:val="00E92BF1"/>
    <w:rsid w:val="00E93017"/>
    <w:rsid w:val="00E93269"/>
    <w:rsid w:val="00E9330B"/>
    <w:rsid w:val="00E933D1"/>
    <w:rsid w:val="00E93799"/>
    <w:rsid w:val="00E93AC1"/>
    <w:rsid w:val="00E93CAF"/>
    <w:rsid w:val="00E93E00"/>
    <w:rsid w:val="00E93F6B"/>
    <w:rsid w:val="00E941AF"/>
    <w:rsid w:val="00E94499"/>
    <w:rsid w:val="00E94D4A"/>
    <w:rsid w:val="00E9522F"/>
    <w:rsid w:val="00E95310"/>
    <w:rsid w:val="00E95510"/>
    <w:rsid w:val="00E95682"/>
    <w:rsid w:val="00E958E1"/>
    <w:rsid w:val="00E95B6B"/>
    <w:rsid w:val="00E95CB0"/>
    <w:rsid w:val="00E95FB2"/>
    <w:rsid w:val="00E96389"/>
    <w:rsid w:val="00E9682C"/>
    <w:rsid w:val="00E96880"/>
    <w:rsid w:val="00E969BF"/>
    <w:rsid w:val="00E969CF"/>
    <w:rsid w:val="00E96DF0"/>
    <w:rsid w:val="00E97602"/>
    <w:rsid w:val="00E97C58"/>
    <w:rsid w:val="00EA06D1"/>
    <w:rsid w:val="00EA0954"/>
    <w:rsid w:val="00EA0C4D"/>
    <w:rsid w:val="00EA0DEF"/>
    <w:rsid w:val="00EA0E25"/>
    <w:rsid w:val="00EA12D6"/>
    <w:rsid w:val="00EA14E7"/>
    <w:rsid w:val="00EA183F"/>
    <w:rsid w:val="00EA1BBB"/>
    <w:rsid w:val="00EA1D5B"/>
    <w:rsid w:val="00EA2588"/>
    <w:rsid w:val="00EA26F7"/>
    <w:rsid w:val="00EA2EE1"/>
    <w:rsid w:val="00EA33F1"/>
    <w:rsid w:val="00EA343F"/>
    <w:rsid w:val="00EA34A2"/>
    <w:rsid w:val="00EA3731"/>
    <w:rsid w:val="00EA4089"/>
    <w:rsid w:val="00EA4342"/>
    <w:rsid w:val="00EA4B1F"/>
    <w:rsid w:val="00EA4BF0"/>
    <w:rsid w:val="00EA509B"/>
    <w:rsid w:val="00EA50C1"/>
    <w:rsid w:val="00EA51E0"/>
    <w:rsid w:val="00EA566C"/>
    <w:rsid w:val="00EA5780"/>
    <w:rsid w:val="00EA57D7"/>
    <w:rsid w:val="00EA5846"/>
    <w:rsid w:val="00EA590D"/>
    <w:rsid w:val="00EA5AA9"/>
    <w:rsid w:val="00EA5C81"/>
    <w:rsid w:val="00EA5E8F"/>
    <w:rsid w:val="00EA63B7"/>
    <w:rsid w:val="00EA6417"/>
    <w:rsid w:val="00EA65BC"/>
    <w:rsid w:val="00EA665C"/>
    <w:rsid w:val="00EA67CE"/>
    <w:rsid w:val="00EA6D6B"/>
    <w:rsid w:val="00EA6FEE"/>
    <w:rsid w:val="00EA722E"/>
    <w:rsid w:val="00EA7843"/>
    <w:rsid w:val="00EA7941"/>
    <w:rsid w:val="00EA7A59"/>
    <w:rsid w:val="00EA7B62"/>
    <w:rsid w:val="00EA7C9B"/>
    <w:rsid w:val="00EB0676"/>
    <w:rsid w:val="00EB097B"/>
    <w:rsid w:val="00EB10AB"/>
    <w:rsid w:val="00EB10C1"/>
    <w:rsid w:val="00EB176C"/>
    <w:rsid w:val="00EB18FE"/>
    <w:rsid w:val="00EB1EF1"/>
    <w:rsid w:val="00EB2B73"/>
    <w:rsid w:val="00EB2CA8"/>
    <w:rsid w:val="00EB2CEB"/>
    <w:rsid w:val="00EB2DF7"/>
    <w:rsid w:val="00EB3027"/>
    <w:rsid w:val="00EB317F"/>
    <w:rsid w:val="00EB4185"/>
    <w:rsid w:val="00EB4317"/>
    <w:rsid w:val="00EB4676"/>
    <w:rsid w:val="00EB4873"/>
    <w:rsid w:val="00EB48EE"/>
    <w:rsid w:val="00EB4900"/>
    <w:rsid w:val="00EB4A46"/>
    <w:rsid w:val="00EB4B45"/>
    <w:rsid w:val="00EB4BF8"/>
    <w:rsid w:val="00EB51D5"/>
    <w:rsid w:val="00EB571B"/>
    <w:rsid w:val="00EB57B7"/>
    <w:rsid w:val="00EB58A6"/>
    <w:rsid w:val="00EB5A0C"/>
    <w:rsid w:val="00EB5C7B"/>
    <w:rsid w:val="00EB5D8F"/>
    <w:rsid w:val="00EB5DD5"/>
    <w:rsid w:val="00EB5F65"/>
    <w:rsid w:val="00EB60AB"/>
    <w:rsid w:val="00EB60B8"/>
    <w:rsid w:val="00EB65EA"/>
    <w:rsid w:val="00EB68F6"/>
    <w:rsid w:val="00EB6C0C"/>
    <w:rsid w:val="00EB715F"/>
    <w:rsid w:val="00EB75D7"/>
    <w:rsid w:val="00EB7819"/>
    <w:rsid w:val="00EB782E"/>
    <w:rsid w:val="00EB7839"/>
    <w:rsid w:val="00EB7A90"/>
    <w:rsid w:val="00EB7D56"/>
    <w:rsid w:val="00EB7FD5"/>
    <w:rsid w:val="00EC00A4"/>
    <w:rsid w:val="00EC015A"/>
    <w:rsid w:val="00EC02F2"/>
    <w:rsid w:val="00EC0694"/>
    <w:rsid w:val="00EC085B"/>
    <w:rsid w:val="00EC085E"/>
    <w:rsid w:val="00EC0D6B"/>
    <w:rsid w:val="00EC102B"/>
    <w:rsid w:val="00EC18EA"/>
    <w:rsid w:val="00EC1A94"/>
    <w:rsid w:val="00EC1AA9"/>
    <w:rsid w:val="00EC1CD1"/>
    <w:rsid w:val="00EC236C"/>
    <w:rsid w:val="00EC29D9"/>
    <w:rsid w:val="00EC2A55"/>
    <w:rsid w:val="00EC2AAA"/>
    <w:rsid w:val="00EC2B0E"/>
    <w:rsid w:val="00EC2BCC"/>
    <w:rsid w:val="00EC301C"/>
    <w:rsid w:val="00EC3558"/>
    <w:rsid w:val="00EC377B"/>
    <w:rsid w:val="00EC379B"/>
    <w:rsid w:val="00EC3AE4"/>
    <w:rsid w:val="00EC3BF9"/>
    <w:rsid w:val="00EC3CC0"/>
    <w:rsid w:val="00EC3D9C"/>
    <w:rsid w:val="00EC3FE3"/>
    <w:rsid w:val="00EC40DD"/>
    <w:rsid w:val="00EC43F6"/>
    <w:rsid w:val="00EC44B8"/>
    <w:rsid w:val="00EC4600"/>
    <w:rsid w:val="00EC47F1"/>
    <w:rsid w:val="00EC48CE"/>
    <w:rsid w:val="00EC4B76"/>
    <w:rsid w:val="00EC4DC4"/>
    <w:rsid w:val="00EC4E30"/>
    <w:rsid w:val="00EC5252"/>
    <w:rsid w:val="00EC53C6"/>
    <w:rsid w:val="00EC5405"/>
    <w:rsid w:val="00EC5444"/>
    <w:rsid w:val="00EC5608"/>
    <w:rsid w:val="00EC6098"/>
    <w:rsid w:val="00EC6263"/>
    <w:rsid w:val="00EC6266"/>
    <w:rsid w:val="00EC635E"/>
    <w:rsid w:val="00EC6513"/>
    <w:rsid w:val="00EC6B60"/>
    <w:rsid w:val="00EC6CFD"/>
    <w:rsid w:val="00EC6E08"/>
    <w:rsid w:val="00EC6FDD"/>
    <w:rsid w:val="00EC70A8"/>
    <w:rsid w:val="00EC70C3"/>
    <w:rsid w:val="00EC773C"/>
    <w:rsid w:val="00EC7AF0"/>
    <w:rsid w:val="00EC7E73"/>
    <w:rsid w:val="00ED02C2"/>
    <w:rsid w:val="00ED033D"/>
    <w:rsid w:val="00ED0CB9"/>
    <w:rsid w:val="00ED0F71"/>
    <w:rsid w:val="00ED128A"/>
    <w:rsid w:val="00ED12C3"/>
    <w:rsid w:val="00ED1E22"/>
    <w:rsid w:val="00ED20C1"/>
    <w:rsid w:val="00ED2395"/>
    <w:rsid w:val="00ED25AA"/>
    <w:rsid w:val="00ED2645"/>
    <w:rsid w:val="00ED271E"/>
    <w:rsid w:val="00ED2A02"/>
    <w:rsid w:val="00ED2A14"/>
    <w:rsid w:val="00ED2D21"/>
    <w:rsid w:val="00ED3835"/>
    <w:rsid w:val="00ED3F7A"/>
    <w:rsid w:val="00ED423C"/>
    <w:rsid w:val="00ED43B2"/>
    <w:rsid w:val="00ED43FA"/>
    <w:rsid w:val="00ED466C"/>
    <w:rsid w:val="00ED4707"/>
    <w:rsid w:val="00ED53C9"/>
    <w:rsid w:val="00ED5418"/>
    <w:rsid w:val="00ED564B"/>
    <w:rsid w:val="00ED56BE"/>
    <w:rsid w:val="00ED56CE"/>
    <w:rsid w:val="00ED5861"/>
    <w:rsid w:val="00ED5903"/>
    <w:rsid w:val="00ED5BDB"/>
    <w:rsid w:val="00ED5F59"/>
    <w:rsid w:val="00ED5FC9"/>
    <w:rsid w:val="00ED60C4"/>
    <w:rsid w:val="00ED6393"/>
    <w:rsid w:val="00ED64EA"/>
    <w:rsid w:val="00ED6863"/>
    <w:rsid w:val="00ED69FF"/>
    <w:rsid w:val="00ED6A31"/>
    <w:rsid w:val="00ED6D8B"/>
    <w:rsid w:val="00ED7093"/>
    <w:rsid w:val="00ED7176"/>
    <w:rsid w:val="00ED756C"/>
    <w:rsid w:val="00ED76D8"/>
    <w:rsid w:val="00ED7847"/>
    <w:rsid w:val="00ED791F"/>
    <w:rsid w:val="00ED795F"/>
    <w:rsid w:val="00EE00CE"/>
    <w:rsid w:val="00EE0300"/>
    <w:rsid w:val="00EE05F3"/>
    <w:rsid w:val="00EE0A75"/>
    <w:rsid w:val="00EE0E6F"/>
    <w:rsid w:val="00EE0F06"/>
    <w:rsid w:val="00EE0F86"/>
    <w:rsid w:val="00EE1817"/>
    <w:rsid w:val="00EE1A4F"/>
    <w:rsid w:val="00EE1C9E"/>
    <w:rsid w:val="00EE2668"/>
    <w:rsid w:val="00EE267F"/>
    <w:rsid w:val="00EE2A10"/>
    <w:rsid w:val="00EE2C23"/>
    <w:rsid w:val="00EE2CB6"/>
    <w:rsid w:val="00EE3190"/>
    <w:rsid w:val="00EE331E"/>
    <w:rsid w:val="00EE36C3"/>
    <w:rsid w:val="00EE39EB"/>
    <w:rsid w:val="00EE39FD"/>
    <w:rsid w:val="00EE3C80"/>
    <w:rsid w:val="00EE40BF"/>
    <w:rsid w:val="00EE437A"/>
    <w:rsid w:val="00EE443D"/>
    <w:rsid w:val="00EE4952"/>
    <w:rsid w:val="00EE5040"/>
    <w:rsid w:val="00EE5189"/>
    <w:rsid w:val="00EE566A"/>
    <w:rsid w:val="00EE5747"/>
    <w:rsid w:val="00EE583D"/>
    <w:rsid w:val="00EE586E"/>
    <w:rsid w:val="00EE599E"/>
    <w:rsid w:val="00EE5B6D"/>
    <w:rsid w:val="00EE5B70"/>
    <w:rsid w:val="00EE5D51"/>
    <w:rsid w:val="00EE5DBA"/>
    <w:rsid w:val="00EE6044"/>
    <w:rsid w:val="00EE61C7"/>
    <w:rsid w:val="00EE653D"/>
    <w:rsid w:val="00EE69B3"/>
    <w:rsid w:val="00EE6AE0"/>
    <w:rsid w:val="00EE732D"/>
    <w:rsid w:val="00EE7448"/>
    <w:rsid w:val="00EE747D"/>
    <w:rsid w:val="00EE7776"/>
    <w:rsid w:val="00EE78D7"/>
    <w:rsid w:val="00EE7B7B"/>
    <w:rsid w:val="00EE7C04"/>
    <w:rsid w:val="00EE7E6F"/>
    <w:rsid w:val="00EE7F06"/>
    <w:rsid w:val="00EF0314"/>
    <w:rsid w:val="00EF0626"/>
    <w:rsid w:val="00EF07A4"/>
    <w:rsid w:val="00EF084F"/>
    <w:rsid w:val="00EF09B8"/>
    <w:rsid w:val="00EF0F54"/>
    <w:rsid w:val="00EF114B"/>
    <w:rsid w:val="00EF13F5"/>
    <w:rsid w:val="00EF1450"/>
    <w:rsid w:val="00EF15DA"/>
    <w:rsid w:val="00EF1AA4"/>
    <w:rsid w:val="00EF1CD0"/>
    <w:rsid w:val="00EF1D08"/>
    <w:rsid w:val="00EF1FA8"/>
    <w:rsid w:val="00EF20CD"/>
    <w:rsid w:val="00EF2282"/>
    <w:rsid w:val="00EF2319"/>
    <w:rsid w:val="00EF231E"/>
    <w:rsid w:val="00EF233C"/>
    <w:rsid w:val="00EF2937"/>
    <w:rsid w:val="00EF2A94"/>
    <w:rsid w:val="00EF2C40"/>
    <w:rsid w:val="00EF2D52"/>
    <w:rsid w:val="00EF33A3"/>
    <w:rsid w:val="00EF3406"/>
    <w:rsid w:val="00EF344E"/>
    <w:rsid w:val="00EF34E1"/>
    <w:rsid w:val="00EF36BB"/>
    <w:rsid w:val="00EF3930"/>
    <w:rsid w:val="00EF3973"/>
    <w:rsid w:val="00EF3DE4"/>
    <w:rsid w:val="00EF40E6"/>
    <w:rsid w:val="00EF4AD0"/>
    <w:rsid w:val="00EF51CA"/>
    <w:rsid w:val="00EF5812"/>
    <w:rsid w:val="00EF5958"/>
    <w:rsid w:val="00EF5BB0"/>
    <w:rsid w:val="00EF6052"/>
    <w:rsid w:val="00EF62EB"/>
    <w:rsid w:val="00EF640C"/>
    <w:rsid w:val="00EF69CF"/>
    <w:rsid w:val="00EF6AE6"/>
    <w:rsid w:val="00EF6C95"/>
    <w:rsid w:val="00EF6E4D"/>
    <w:rsid w:val="00EF6EA4"/>
    <w:rsid w:val="00EF71E9"/>
    <w:rsid w:val="00EF7444"/>
    <w:rsid w:val="00EF74CD"/>
    <w:rsid w:val="00EF7618"/>
    <w:rsid w:val="00EF765F"/>
    <w:rsid w:val="00EF779D"/>
    <w:rsid w:val="00EF786F"/>
    <w:rsid w:val="00EF7E46"/>
    <w:rsid w:val="00EF7EB3"/>
    <w:rsid w:val="00F0042D"/>
    <w:rsid w:val="00F009A1"/>
    <w:rsid w:val="00F009C7"/>
    <w:rsid w:val="00F00C15"/>
    <w:rsid w:val="00F00E86"/>
    <w:rsid w:val="00F01264"/>
    <w:rsid w:val="00F0159E"/>
    <w:rsid w:val="00F01700"/>
    <w:rsid w:val="00F01757"/>
    <w:rsid w:val="00F01BA6"/>
    <w:rsid w:val="00F0208A"/>
    <w:rsid w:val="00F0216D"/>
    <w:rsid w:val="00F021F1"/>
    <w:rsid w:val="00F023D2"/>
    <w:rsid w:val="00F02F16"/>
    <w:rsid w:val="00F030BE"/>
    <w:rsid w:val="00F0344C"/>
    <w:rsid w:val="00F03780"/>
    <w:rsid w:val="00F037BE"/>
    <w:rsid w:val="00F037F8"/>
    <w:rsid w:val="00F039A9"/>
    <w:rsid w:val="00F03A2F"/>
    <w:rsid w:val="00F03C0B"/>
    <w:rsid w:val="00F03C4F"/>
    <w:rsid w:val="00F03D58"/>
    <w:rsid w:val="00F0401C"/>
    <w:rsid w:val="00F04280"/>
    <w:rsid w:val="00F04516"/>
    <w:rsid w:val="00F04602"/>
    <w:rsid w:val="00F04A59"/>
    <w:rsid w:val="00F04E46"/>
    <w:rsid w:val="00F04FF7"/>
    <w:rsid w:val="00F050E3"/>
    <w:rsid w:val="00F052B1"/>
    <w:rsid w:val="00F05735"/>
    <w:rsid w:val="00F05998"/>
    <w:rsid w:val="00F05A05"/>
    <w:rsid w:val="00F05AC2"/>
    <w:rsid w:val="00F05E6D"/>
    <w:rsid w:val="00F06109"/>
    <w:rsid w:val="00F06148"/>
    <w:rsid w:val="00F06433"/>
    <w:rsid w:val="00F06524"/>
    <w:rsid w:val="00F066CD"/>
    <w:rsid w:val="00F0672A"/>
    <w:rsid w:val="00F067A0"/>
    <w:rsid w:val="00F06A8C"/>
    <w:rsid w:val="00F06FE3"/>
    <w:rsid w:val="00F07186"/>
    <w:rsid w:val="00F0781E"/>
    <w:rsid w:val="00F07D7F"/>
    <w:rsid w:val="00F100B9"/>
    <w:rsid w:val="00F1013D"/>
    <w:rsid w:val="00F1019B"/>
    <w:rsid w:val="00F10403"/>
    <w:rsid w:val="00F10459"/>
    <w:rsid w:val="00F104FC"/>
    <w:rsid w:val="00F10CDF"/>
    <w:rsid w:val="00F1103A"/>
    <w:rsid w:val="00F110F3"/>
    <w:rsid w:val="00F12144"/>
    <w:rsid w:val="00F1274D"/>
    <w:rsid w:val="00F12868"/>
    <w:rsid w:val="00F129D5"/>
    <w:rsid w:val="00F129DD"/>
    <w:rsid w:val="00F12D35"/>
    <w:rsid w:val="00F13380"/>
    <w:rsid w:val="00F135B0"/>
    <w:rsid w:val="00F139D0"/>
    <w:rsid w:val="00F13E85"/>
    <w:rsid w:val="00F14122"/>
    <w:rsid w:val="00F1436F"/>
    <w:rsid w:val="00F14637"/>
    <w:rsid w:val="00F14A5E"/>
    <w:rsid w:val="00F14DB8"/>
    <w:rsid w:val="00F14E96"/>
    <w:rsid w:val="00F152E2"/>
    <w:rsid w:val="00F152E3"/>
    <w:rsid w:val="00F15473"/>
    <w:rsid w:val="00F156B0"/>
    <w:rsid w:val="00F15739"/>
    <w:rsid w:val="00F15747"/>
    <w:rsid w:val="00F15B66"/>
    <w:rsid w:val="00F15C27"/>
    <w:rsid w:val="00F15C2B"/>
    <w:rsid w:val="00F15FAF"/>
    <w:rsid w:val="00F160E2"/>
    <w:rsid w:val="00F166B5"/>
    <w:rsid w:val="00F16F70"/>
    <w:rsid w:val="00F172D9"/>
    <w:rsid w:val="00F1781F"/>
    <w:rsid w:val="00F17CF9"/>
    <w:rsid w:val="00F20073"/>
    <w:rsid w:val="00F205E9"/>
    <w:rsid w:val="00F209DC"/>
    <w:rsid w:val="00F20AC5"/>
    <w:rsid w:val="00F20B7D"/>
    <w:rsid w:val="00F21134"/>
    <w:rsid w:val="00F21474"/>
    <w:rsid w:val="00F2147A"/>
    <w:rsid w:val="00F215F0"/>
    <w:rsid w:val="00F21A15"/>
    <w:rsid w:val="00F21C48"/>
    <w:rsid w:val="00F21F78"/>
    <w:rsid w:val="00F220C8"/>
    <w:rsid w:val="00F220FF"/>
    <w:rsid w:val="00F223A2"/>
    <w:rsid w:val="00F227CF"/>
    <w:rsid w:val="00F22E36"/>
    <w:rsid w:val="00F22ECA"/>
    <w:rsid w:val="00F22F20"/>
    <w:rsid w:val="00F233A1"/>
    <w:rsid w:val="00F23B9D"/>
    <w:rsid w:val="00F23DCB"/>
    <w:rsid w:val="00F24148"/>
    <w:rsid w:val="00F24753"/>
    <w:rsid w:val="00F24787"/>
    <w:rsid w:val="00F248B3"/>
    <w:rsid w:val="00F25085"/>
    <w:rsid w:val="00F252E5"/>
    <w:rsid w:val="00F25654"/>
    <w:rsid w:val="00F256DC"/>
    <w:rsid w:val="00F2585B"/>
    <w:rsid w:val="00F25B54"/>
    <w:rsid w:val="00F25BA2"/>
    <w:rsid w:val="00F26003"/>
    <w:rsid w:val="00F264CA"/>
    <w:rsid w:val="00F26C32"/>
    <w:rsid w:val="00F26CBA"/>
    <w:rsid w:val="00F26D73"/>
    <w:rsid w:val="00F26EA1"/>
    <w:rsid w:val="00F2769F"/>
    <w:rsid w:val="00F279BE"/>
    <w:rsid w:val="00F27E49"/>
    <w:rsid w:val="00F3037E"/>
    <w:rsid w:val="00F3042F"/>
    <w:rsid w:val="00F3053F"/>
    <w:rsid w:val="00F3061A"/>
    <w:rsid w:val="00F308F4"/>
    <w:rsid w:val="00F30919"/>
    <w:rsid w:val="00F30B76"/>
    <w:rsid w:val="00F30CCE"/>
    <w:rsid w:val="00F30E0C"/>
    <w:rsid w:val="00F30F93"/>
    <w:rsid w:val="00F30FAE"/>
    <w:rsid w:val="00F317E1"/>
    <w:rsid w:val="00F31807"/>
    <w:rsid w:val="00F319F6"/>
    <w:rsid w:val="00F31A6B"/>
    <w:rsid w:val="00F32299"/>
    <w:rsid w:val="00F32373"/>
    <w:rsid w:val="00F3240A"/>
    <w:rsid w:val="00F3272D"/>
    <w:rsid w:val="00F32ABB"/>
    <w:rsid w:val="00F32B0F"/>
    <w:rsid w:val="00F32D47"/>
    <w:rsid w:val="00F32E53"/>
    <w:rsid w:val="00F33052"/>
    <w:rsid w:val="00F33123"/>
    <w:rsid w:val="00F33396"/>
    <w:rsid w:val="00F33447"/>
    <w:rsid w:val="00F33464"/>
    <w:rsid w:val="00F33498"/>
    <w:rsid w:val="00F334A3"/>
    <w:rsid w:val="00F33830"/>
    <w:rsid w:val="00F3383E"/>
    <w:rsid w:val="00F34423"/>
    <w:rsid w:val="00F34CDC"/>
    <w:rsid w:val="00F35037"/>
    <w:rsid w:val="00F350FC"/>
    <w:rsid w:val="00F3519B"/>
    <w:rsid w:val="00F35A21"/>
    <w:rsid w:val="00F35B92"/>
    <w:rsid w:val="00F35D39"/>
    <w:rsid w:val="00F35D80"/>
    <w:rsid w:val="00F3609E"/>
    <w:rsid w:val="00F366FA"/>
    <w:rsid w:val="00F367C7"/>
    <w:rsid w:val="00F367EF"/>
    <w:rsid w:val="00F36893"/>
    <w:rsid w:val="00F36CE3"/>
    <w:rsid w:val="00F36DEC"/>
    <w:rsid w:val="00F37106"/>
    <w:rsid w:val="00F37186"/>
    <w:rsid w:val="00F37358"/>
    <w:rsid w:val="00F3766B"/>
    <w:rsid w:val="00F37F12"/>
    <w:rsid w:val="00F40310"/>
    <w:rsid w:val="00F404AB"/>
    <w:rsid w:val="00F4093F"/>
    <w:rsid w:val="00F40B0B"/>
    <w:rsid w:val="00F40B0C"/>
    <w:rsid w:val="00F40F26"/>
    <w:rsid w:val="00F40F75"/>
    <w:rsid w:val="00F41009"/>
    <w:rsid w:val="00F41177"/>
    <w:rsid w:val="00F41BC8"/>
    <w:rsid w:val="00F41C57"/>
    <w:rsid w:val="00F41E78"/>
    <w:rsid w:val="00F420B1"/>
    <w:rsid w:val="00F421BC"/>
    <w:rsid w:val="00F42DB3"/>
    <w:rsid w:val="00F4385A"/>
    <w:rsid w:val="00F43CCA"/>
    <w:rsid w:val="00F43DA2"/>
    <w:rsid w:val="00F44009"/>
    <w:rsid w:val="00F4407E"/>
    <w:rsid w:val="00F443EB"/>
    <w:rsid w:val="00F445A7"/>
    <w:rsid w:val="00F445CA"/>
    <w:rsid w:val="00F44872"/>
    <w:rsid w:val="00F44A58"/>
    <w:rsid w:val="00F44DE3"/>
    <w:rsid w:val="00F44EC5"/>
    <w:rsid w:val="00F4534C"/>
    <w:rsid w:val="00F453B9"/>
    <w:rsid w:val="00F4599C"/>
    <w:rsid w:val="00F45A42"/>
    <w:rsid w:val="00F45D24"/>
    <w:rsid w:val="00F45F0A"/>
    <w:rsid w:val="00F4629D"/>
    <w:rsid w:val="00F46617"/>
    <w:rsid w:val="00F468EA"/>
    <w:rsid w:val="00F46BA4"/>
    <w:rsid w:val="00F47091"/>
    <w:rsid w:val="00F470BC"/>
    <w:rsid w:val="00F4712B"/>
    <w:rsid w:val="00F47283"/>
    <w:rsid w:val="00F47296"/>
    <w:rsid w:val="00F47386"/>
    <w:rsid w:val="00F4762C"/>
    <w:rsid w:val="00F47DF7"/>
    <w:rsid w:val="00F47F3B"/>
    <w:rsid w:val="00F501D7"/>
    <w:rsid w:val="00F5020F"/>
    <w:rsid w:val="00F502C6"/>
    <w:rsid w:val="00F5030A"/>
    <w:rsid w:val="00F50693"/>
    <w:rsid w:val="00F506CB"/>
    <w:rsid w:val="00F50855"/>
    <w:rsid w:val="00F50947"/>
    <w:rsid w:val="00F50C77"/>
    <w:rsid w:val="00F50FAC"/>
    <w:rsid w:val="00F51296"/>
    <w:rsid w:val="00F51305"/>
    <w:rsid w:val="00F51437"/>
    <w:rsid w:val="00F518A2"/>
    <w:rsid w:val="00F51979"/>
    <w:rsid w:val="00F51D96"/>
    <w:rsid w:val="00F5209F"/>
    <w:rsid w:val="00F520DB"/>
    <w:rsid w:val="00F52223"/>
    <w:rsid w:val="00F522E0"/>
    <w:rsid w:val="00F525DB"/>
    <w:rsid w:val="00F526A0"/>
    <w:rsid w:val="00F528F6"/>
    <w:rsid w:val="00F52B14"/>
    <w:rsid w:val="00F52B7B"/>
    <w:rsid w:val="00F53150"/>
    <w:rsid w:val="00F536B1"/>
    <w:rsid w:val="00F536B3"/>
    <w:rsid w:val="00F5375C"/>
    <w:rsid w:val="00F53D1D"/>
    <w:rsid w:val="00F53EBB"/>
    <w:rsid w:val="00F53F26"/>
    <w:rsid w:val="00F53F4C"/>
    <w:rsid w:val="00F5403F"/>
    <w:rsid w:val="00F54234"/>
    <w:rsid w:val="00F5430C"/>
    <w:rsid w:val="00F5437A"/>
    <w:rsid w:val="00F543B3"/>
    <w:rsid w:val="00F543F8"/>
    <w:rsid w:val="00F5451D"/>
    <w:rsid w:val="00F54571"/>
    <w:rsid w:val="00F546ED"/>
    <w:rsid w:val="00F54DB6"/>
    <w:rsid w:val="00F55407"/>
    <w:rsid w:val="00F55A7E"/>
    <w:rsid w:val="00F55B3C"/>
    <w:rsid w:val="00F55C9F"/>
    <w:rsid w:val="00F55CB4"/>
    <w:rsid w:val="00F55D58"/>
    <w:rsid w:val="00F56229"/>
    <w:rsid w:val="00F563A7"/>
    <w:rsid w:val="00F5654F"/>
    <w:rsid w:val="00F5657F"/>
    <w:rsid w:val="00F5663F"/>
    <w:rsid w:val="00F56CE3"/>
    <w:rsid w:val="00F57435"/>
    <w:rsid w:val="00F5763D"/>
    <w:rsid w:val="00F57725"/>
    <w:rsid w:val="00F6038C"/>
    <w:rsid w:val="00F603CB"/>
    <w:rsid w:val="00F60514"/>
    <w:rsid w:val="00F6060C"/>
    <w:rsid w:val="00F608B5"/>
    <w:rsid w:val="00F608D2"/>
    <w:rsid w:val="00F60B32"/>
    <w:rsid w:val="00F60DD9"/>
    <w:rsid w:val="00F616B2"/>
    <w:rsid w:val="00F6170C"/>
    <w:rsid w:val="00F62024"/>
    <w:rsid w:val="00F6203C"/>
    <w:rsid w:val="00F62430"/>
    <w:rsid w:val="00F62845"/>
    <w:rsid w:val="00F62A4D"/>
    <w:rsid w:val="00F62ABD"/>
    <w:rsid w:val="00F62B28"/>
    <w:rsid w:val="00F62C71"/>
    <w:rsid w:val="00F62DC8"/>
    <w:rsid w:val="00F62E1B"/>
    <w:rsid w:val="00F62F16"/>
    <w:rsid w:val="00F6302A"/>
    <w:rsid w:val="00F63125"/>
    <w:rsid w:val="00F63866"/>
    <w:rsid w:val="00F6397C"/>
    <w:rsid w:val="00F63B2C"/>
    <w:rsid w:val="00F63DDB"/>
    <w:rsid w:val="00F6405A"/>
    <w:rsid w:val="00F6405E"/>
    <w:rsid w:val="00F6424A"/>
    <w:rsid w:val="00F645F7"/>
    <w:rsid w:val="00F64713"/>
    <w:rsid w:val="00F64862"/>
    <w:rsid w:val="00F648C0"/>
    <w:rsid w:val="00F649AB"/>
    <w:rsid w:val="00F64A5D"/>
    <w:rsid w:val="00F64D41"/>
    <w:rsid w:val="00F6531F"/>
    <w:rsid w:val="00F65480"/>
    <w:rsid w:val="00F654CB"/>
    <w:rsid w:val="00F65550"/>
    <w:rsid w:val="00F657D5"/>
    <w:rsid w:val="00F659BC"/>
    <w:rsid w:val="00F65A8D"/>
    <w:rsid w:val="00F65C2F"/>
    <w:rsid w:val="00F65FE4"/>
    <w:rsid w:val="00F669A2"/>
    <w:rsid w:val="00F66BAF"/>
    <w:rsid w:val="00F66E6A"/>
    <w:rsid w:val="00F66ED7"/>
    <w:rsid w:val="00F6707C"/>
    <w:rsid w:val="00F671BE"/>
    <w:rsid w:val="00F67254"/>
    <w:rsid w:val="00F676DE"/>
    <w:rsid w:val="00F678A3"/>
    <w:rsid w:val="00F6791D"/>
    <w:rsid w:val="00F67944"/>
    <w:rsid w:val="00F67A07"/>
    <w:rsid w:val="00F67A9B"/>
    <w:rsid w:val="00F67AD5"/>
    <w:rsid w:val="00F700D8"/>
    <w:rsid w:val="00F70239"/>
    <w:rsid w:val="00F702F5"/>
    <w:rsid w:val="00F7032B"/>
    <w:rsid w:val="00F7039D"/>
    <w:rsid w:val="00F7064E"/>
    <w:rsid w:val="00F708BE"/>
    <w:rsid w:val="00F70BCC"/>
    <w:rsid w:val="00F71052"/>
    <w:rsid w:val="00F71163"/>
    <w:rsid w:val="00F717BD"/>
    <w:rsid w:val="00F71844"/>
    <w:rsid w:val="00F71899"/>
    <w:rsid w:val="00F71C3F"/>
    <w:rsid w:val="00F71E93"/>
    <w:rsid w:val="00F72134"/>
    <w:rsid w:val="00F723EB"/>
    <w:rsid w:val="00F7248D"/>
    <w:rsid w:val="00F72E50"/>
    <w:rsid w:val="00F72F2C"/>
    <w:rsid w:val="00F731F0"/>
    <w:rsid w:val="00F7351B"/>
    <w:rsid w:val="00F7377C"/>
    <w:rsid w:val="00F73A19"/>
    <w:rsid w:val="00F73D1D"/>
    <w:rsid w:val="00F74230"/>
    <w:rsid w:val="00F742EB"/>
    <w:rsid w:val="00F7453C"/>
    <w:rsid w:val="00F747F0"/>
    <w:rsid w:val="00F75340"/>
    <w:rsid w:val="00F754BE"/>
    <w:rsid w:val="00F755B0"/>
    <w:rsid w:val="00F75CBB"/>
    <w:rsid w:val="00F761AB"/>
    <w:rsid w:val="00F7622C"/>
    <w:rsid w:val="00F7666C"/>
    <w:rsid w:val="00F76716"/>
    <w:rsid w:val="00F76871"/>
    <w:rsid w:val="00F768E7"/>
    <w:rsid w:val="00F76986"/>
    <w:rsid w:val="00F76B8C"/>
    <w:rsid w:val="00F76C85"/>
    <w:rsid w:val="00F76E8B"/>
    <w:rsid w:val="00F76E8E"/>
    <w:rsid w:val="00F76F09"/>
    <w:rsid w:val="00F76F46"/>
    <w:rsid w:val="00F76FC9"/>
    <w:rsid w:val="00F774DB"/>
    <w:rsid w:val="00F7763A"/>
    <w:rsid w:val="00F779D3"/>
    <w:rsid w:val="00F77CE2"/>
    <w:rsid w:val="00F77F5B"/>
    <w:rsid w:val="00F8051C"/>
    <w:rsid w:val="00F80C0E"/>
    <w:rsid w:val="00F80C59"/>
    <w:rsid w:val="00F81072"/>
    <w:rsid w:val="00F810B9"/>
    <w:rsid w:val="00F813E3"/>
    <w:rsid w:val="00F815CD"/>
    <w:rsid w:val="00F816F5"/>
    <w:rsid w:val="00F81BCE"/>
    <w:rsid w:val="00F82012"/>
    <w:rsid w:val="00F8207F"/>
    <w:rsid w:val="00F82437"/>
    <w:rsid w:val="00F82447"/>
    <w:rsid w:val="00F825EA"/>
    <w:rsid w:val="00F8290F"/>
    <w:rsid w:val="00F82AF5"/>
    <w:rsid w:val="00F830EE"/>
    <w:rsid w:val="00F83412"/>
    <w:rsid w:val="00F835B2"/>
    <w:rsid w:val="00F835E6"/>
    <w:rsid w:val="00F8374F"/>
    <w:rsid w:val="00F83809"/>
    <w:rsid w:val="00F8429E"/>
    <w:rsid w:val="00F842B0"/>
    <w:rsid w:val="00F84408"/>
    <w:rsid w:val="00F8454D"/>
    <w:rsid w:val="00F84E2F"/>
    <w:rsid w:val="00F84EEC"/>
    <w:rsid w:val="00F85073"/>
    <w:rsid w:val="00F85417"/>
    <w:rsid w:val="00F855E4"/>
    <w:rsid w:val="00F8583A"/>
    <w:rsid w:val="00F85BA7"/>
    <w:rsid w:val="00F85C9B"/>
    <w:rsid w:val="00F85DD7"/>
    <w:rsid w:val="00F862B6"/>
    <w:rsid w:val="00F86330"/>
    <w:rsid w:val="00F86588"/>
    <w:rsid w:val="00F86667"/>
    <w:rsid w:val="00F86691"/>
    <w:rsid w:val="00F868E3"/>
    <w:rsid w:val="00F86B1E"/>
    <w:rsid w:val="00F86B27"/>
    <w:rsid w:val="00F86B9E"/>
    <w:rsid w:val="00F86FD2"/>
    <w:rsid w:val="00F871D1"/>
    <w:rsid w:val="00F872C5"/>
    <w:rsid w:val="00F87438"/>
    <w:rsid w:val="00F874DF"/>
    <w:rsid w:val="00F8765A"/>
    <w:rsid w:val="00F87661"/>
    <w:rsid w:val="00F876B8"/>
    <w:rsid w:val="00F878BA"/>
    <w:rsid w:val="00F87D98"/>
    <w:rsid w:val="00F87EEE"/>
    <w:rsid w:val="00F87F91"/>
    <w:rsid w:val="00F903D8"/>
    <w:rsid w:val="00F90675"/>
    <w:rsid w:val="00F90950"/>
    <w:rsid w:val="00F90C60"/>
    <w:rsid w:val="00F90F1B"/>
    <w:rsid w:val="00F91203"/>
    <w:rsid w:val="00F9121B"/>
    <w:rsid w:val="00F9127B"/>
    <w:rsid w:val="00F9157F"/>
    <w:rsid w:val="00F916B7"/>
    <w:rsid w:val="00F91B45"/>
    <w:rsid w:val="00F91C2E"/>
    <w:rsid w:val="00F91D15"/>
    <w:rsid w:val="00F91D4E"/>
    <w:rsid w:val="00F91E3D"/>
    <w:rsid w:val="00F91EAB"/>
    <w:rsid w:val="00F9242B"/>
    <w:rsid w:val="00F92442"/>
    <w:rsid w:val="00F92A95"/>
    <w:rsid w:val="00F92BA5"/>
    <w:rsid w:val="00F932AA"/>
    <w:rsid w:val="00F934A2"/>
    <w:rsid w:val="00F9365C"/>
    <w:rsid w:val="00F936F0"/>
    <w:rsid w:val="00F9378B"/>
    <w:rsid w:val="00F93C56"/>
    <w:rsid w:val="00F93DA1"/>
    <w:rsid w:val="00F948A8"/>
    <w:rsid w:val="00F94A1A"/>
    <w:rsid w:val="00F950B0"/>
    <w:rsid w:val="00F9536E"/>
    <w:rsid w:val="00F960CB"/>
    <w:rsid w:val="00F9642B"/>
    <w:rsid w:val="00F96743"/>
    <w:rsid w:val="00F96C12"/>
    <w:rsid w:val="00F96CCB"/>
    <w:rsid w:val="00F96D51"/>
    <w:rsid w:val="00F96EF5"/>
    <w:rsid w:val="00F96FA0"/>
    <w:rsid w:val="00F973D6"/>
    <w:rsid w:val="00F974B2"/>
    <w:rsid w:val="00F97636"/>
    <w:rsid w:val="00F976A5"/>
    <w:rsid w:val="00F977A4"/>
    <w:rsid w:val="00F97964"/>
    <w:rsid w:val="00F97A49"/>
    <w:rsid w:val="00F97A9C"/>
    <w:rsid w:val="00F97E56"/>
    <w:rsid w:val="00F97FF9"/>
    <w:rsid w:val="00FA000B"/>
    <w:rsid w:val="00FA0142"/>
    <w:rsid w:val="00FA02D2"/>
    <w:rsid w:val="00FA03B0"/>
    <w:rsid w:val="00FA0632"/>
    <w:rsid w:val="00FA0A5C"/>
    <w:rsid w:val="00FA0E1C"/>
    <w:rsid w:val="00FA108E"/>
    <w:rsid w:val="00FA10B2"/>
    <w:rsid w:val="00FA118E"/>
    <w:rsid w:val="00FA15C9"/>
    <w:rsid w:val="00FA1745"/>
    <w:rsid w:val="00FA190C"/>
    <w:rsid w:val="00FA19F8"/>
    <w:rsid w:val="00FA1C2D"/>
    <w:rsid w:val="00FA1D9B"/>
    <w:rsid w:val="00FA2008"/>
    <w:rsid w:val="00FA2009"/>
    <w:rsid w:val="00FA24CF"/>
    <w:rsid w:val="00FA275B"/>
    <w:rsid w:val="00FA2C54"/>
    <w:rsid w:val="00FA2F71"/>
    <w:rsid w:val="00FA34AB"/>
    <w:rsid w:val="00FA3C63"/>
    <w:rsid w:val="00FA3CE1"/>
    <w:rsid w:val="00FA412A"/>
    <w:rsid w:val="00FA42E1"/>
    <w:rsid w:val="00FA456A"/>
    <w:rsid w:val="00FA4DFE"/>
    <w:rsid w:val="00FA527E"/>
    <w:rsid w:val="00FA5689"/>
    <w:rsid w:val="00FA56A1"/>
    <w:rsid w:val="00FA5713"/>
    <w:rsid w:val="00FA5C66"/>
    <w:rsid w:val="00FA5CF5"/>
    <w:rsid w:val="00FA5F55"/>
    <w:rsid w:val="00FA63AB"/>
    <w:rsid w:val="00FA67C5"/>
    <w:rsid w:val="00FA6891"/>
    <w:rsid w:val="00FA71A7"/>
    <w:rsid w:val="00FA73DC"/>
    <w:rsid w:val="00FA757F"/>
    <w:rsid w:val="00FA7A39"/>
    <w:rsid w:val="00FB0595"/>
    <w:rsid w:val="00FB0796"/>
    <w:rsid w:val="00FB0985"/>
    <w:rsid w:val="00FB09A0"/>
    <w:rsid w:val="00FB0A4D"/>
    <w:rsid w:val="00FB0D62"/>
    <w:rsid w:val="00FB0DBC"/>
    <w:rsid w:val="00FB1279"/>
    <w:rsid w:val="00FB12F2"/>
    <w:rsid w:val="00FB1509"/>
    <w:rsid w:val="00FB1B3B"/>
    <w:rsid w:val="00FB1C76"/>
    <w:rsid w:val="00FB1D79"/>
    <w:rsid w:val="00FB2212"/>
    <w:rsid w:val="00FB2301"/>
    <w:rsid w:val="00FB23C3"/>
    <w:rsid w:val="00FB24EA"/>
    <w:rsid w:val="00FB2835"/>
    <w:rsid w:val="00FB28A2"/>
    <w:rsid w:val="00FB28BB"/>
    <w:rsid w:val="00FB2B52"/>
    <w:rsid w:val="00FB3310"/>
    <w:rsid w:val="00FB333C"/>
    <w:rsid w:val="00FB33A8"/>
    <w:rsid w:val="00FB341D"/>
    <w:rsid w:val="00FB3586"/>
    <w:rsid w:val="00FB383E"/>
    <w:rsid w:val="00FB3A76"/>
    <w:rsid w:val="00FB43BF"/>
    <w:rsid w:val="00FB447E"/>
    <w:rsid w:val="00FB4670"/>
    <w:rsid w:val="00FB4C26"/>
    <w:rsid w:val="00FB4D3E"/>
    <w:rsid w:val="00FB4F56"/>
    <w:rsid w:val="00FB4F5C"/>
    <w:rsid w:val="00FB514A"/>
    <w:rsid w:val="00FB53DE"/>
    <w:rsid w:val="00FB53ED"/>
    <w:rsid w:val="00FB5850"/>
    <w:rsid w:val="00FB5938"/>
    <w:rsid w:val="00FB5DB5"/>
    <w:rsid w:val="00FB5EDC"/>
    <w:rsid w:val="00FB5FAE"/>
    <w:rsid w:val="00FB5FE5"/>
    <w:rsid w:val="00FB6208"/>
    <w:rsid w:val="00FB632F"/>
    <w:rsid w:val="00FB6332"/>
    <w:rsid w:val="00FB6491"/>
    <w:rsid w:val="00FB6570"/>
    <w:rsid w:val="00FB6D95"/>
    <w:rsid w:val="00FB70D0"/>
    <w:rsid w:val="00FB7238"/>
    <w:rsid w:val="00FB7B6D"/>
    <w:rsid w:val="00FC0052"/>
    <w:rsid w:val="00FC0147"/>
    <w:rsid w:val="00FC0477"/>
    <w:rsid w:val="00FC069D"/>
    <w:rsid w:val="00FC06C3"/>
    <w:rsid w:val="00FC07AC"/>
    <w:rsid w:val="00FC0C05"/>
    <w:rsid w:val="00FC0C3D"/>
    <w:rsid w:val="00FC0CB4"/>
    <w:rsid w:val="00FC178E"/>
    <w:rsid w:val="00FC1967"/>
    <w:rsid w:val="00FC1FFD"/>
    <w:rsid w:val="00FC2115"/>
    <w:rsid w:val="00FC248A"/>
    <w:rsid w:val="00FC2AE7"/>
    <w:rsid w:val="00FC2B18"/>
    <w:rsid w:val="00FC2F23"/>
    <w:rsid w:val="00FC3139"/>
    <w:rsid w:val="00FC3181"/>
    <w:rsid w:val="00FC3358"/>
    <w:rsid w:val="00FC3470"/>
    <w:rsid w:val="00FC350A"/>
    <w:rsid w:val="00FC375C"/>
    <w:rsid w:val="00FC379E"/>
    <w:rsid w:val="00FC3B98"/>
    <w:rsid w:val="00FC3BED"/>
    <w:rsid w:val="00FC3DD5"/>
    <w:rsid w:val="00FC3FB0"/>
    <w:rsid w:val="00FC4406"/>
    <w:rsid w:val="00FC4B82"/>
    <w:rsid w:val="00FC4C62"/>
    <w:rsid w:val="00FC53E9"/>
    <w:rsid w:val="00FC54DB"/>
    <w:rsid w:val="00FC55A6"/>
    <w:rsid w:val="00FC564C"/>
    <w:rsid w:val="00FC5660"/>
    <w:rsid w:val="00FC5AC8"/>
    <w:rsid w:val="00FC607C"/>
    <w:rsid w:val="00FC64AE"/>
    <w:rsid w:val="00FC64FD"/>
    <w:rsid w:val="00FC655A"/>
    <w:rsid w:val="00FC678D"/>
    <w:rsid w:val="00FC77D1"/>
    <w:rsid w:val="00FC7956"/>
    <w:rsid w:val="00FC7A2A"/>
    <w:rsid w:val="00FC7B03"/>
    <w:rsid w:val="00FC7F6A"/>
    <w:rsid w:val="00FD0038"/>
    <w:rsid w:val="00FD0049"/>
    <w:rsid w:val="00FD015B"/>
    <w:rsid w:val="00FD02A8"/>
    <w:rsid w:val="00FD05CC"/>
    <w:rsid w:val="00FD074D"/>
    <w:rsid w:val="00FD0971"/>
    <w:rsid w:val="00FD0A6C"/>
    <w:rsid w:val="00FD0CE1"/>
    <w:rsid w:val="00FD14A9"/>
    <w:rsid w:val="00FD151C"/>
    <w:rsid w:val="00FD1A38"/>
    <w:rsid w:val="00FD1EA7"/>
    <w:rsid w:val="00FD1EBC"/>
    <w:rsid w:val="00FD1EBF"/>
    <w:rsid w:val="00FD21E2"/>
    <w:rsid w:val="00FD23E0"/>
    <w:rsid w:val="00FD28DE"/>
    <w:rsid w:val="00FD3059"/>
    <w:rsid w:val="00FD361A"/>
    <w:rsid w:val="00FD3679"/>
    <w:rsid w:val="00FD3A1F"/>
    <w:rsid w:val="00FD3AA3"/>
    <w:rsid w:val="00FD3ADA"/>
    <w:rsid w:val="00FD3F28"/>
    <w:rsid w:val="00FD3F3A"/>
    <w:rsid w:val="00FD4046"/>
    <w:rsid w:val="00FD4120"/>
    <w:rsid w:val="00FD447D"/>
    <w:rsid w:val="00FD47B7"/>
    <w:rsid w:val="00FD4D6D"/>
    <w:rsid w:val="00FD4E4F"/>
    <w:rsid w:val="00FD4FD6"/>
    <w:rsid w:val="00FD5507"/>
    <w:rsid w:val="00FD5860"/>
    <w:rsid w:val="00FD5A70"/>
    <w:rsid w:val="00FD5A99"/>
    <w:rsid w:val="00FD6008"/>
    <w:rsid w:val="00FD604A"/>
    <w:rsid w:val="00FD687D"/>
    <w:rsid w:val="00FD6C9D"/>
    <w:rsid w:val="00FD6DF5"/>
    <w:rsid w:val="00FD703C"/>
    <w:rsid w:val="00FD712C"/>
    <w:rsid w:val="00FD7209"/>
    <w:rsid w:val="00FD73AF"/>
    <w:rsid w:val="00FD73E1"/>
    <w:rsid w:val="00FD7411"/>
    <w:rsid w:val="00FD7574"/>
    <w:rsid w:val="00FD7913"/>
    <w:rsid w:val="00FD7CC8"/>
    <w:rsid w:val="00FD7D25"/>
    <w:rsid w:val="00FE0029"/>
    <w:rsid w:val="00FE06A3"/>
    <w:rsid w:val="00FE06D3"/>
    <w:rsid w:val="00FE0850"/>
    <w:rsid w:val="00FE09AF"/>
    <w:rsid w:val="00FE104B"/>
    <w:rsid w:val="00FE11F3"/>
    <w:rsid w:val="00FE136E"/>
    <w:rsid w:val="00FE14F9"/>
    <w:rsid w:val="00FE165A"/>
    <w:rsid w:val="00FE17FD"/>
    <w:rsid w:val="00FE1AB4"/>
    <w:rsid w:val="00FE2096"/>
    <w:rsid w:val="00FE24DE"/>
    <w:rsid w:val="00FE2623"/>
    <w:rsid w:val="00FE271A"/>
    <w:rsid w:val="00FE343A"/>
    <w:rsid w:val="00FE34AB"/>
    <w:rsid w:val="00FE36AB"/>
    <w:rsid w:val="00FE3B3E"/>
    <w:rsid w:val="00FE3BD1"/>
    <w:rsid w:val="00FE3EC6"/>
    <w:rsid w:val="00FE413A"/>
    <w:rsid w:val="00FE41F1"/>
    <w:rsid w:val="00FE4204"/>
    <w:rsid w:val="00FE435E"/>
    <w:rsid w:val="00FE48CC"/>
    <w:rsid w:val="00FE4C94"/>
    <w:rsid w:val="00FE5058"/>
    <w:rsid w:val="00FE52B4"/>
    <w:rsid w:val="00FE55B1"/>
    <w:rsid w:val="00FE55B6"/>
    <w:rsid w:val="00FE5733"/>
    <w:rsid w:val="00FE5826"/>
    <w:rsid w:val="00FE58CC"/>
    <w:rsid w:val="00FE5C1F"/>
    <w:rsid w:val="00FE5D38"/>
    <w:rsid w:val="00FE5E41"/>
    <w:rsid w:val="00FE5EF8"/>
    <w:rsid w:val="00FE65E0"/>
    <w:rsid w:val="00FE671D"/>
    <w:rsid w:val="00FE6838"/>
    <w:rsid w:val="00FE6A21"/>
    <w:rsid w:val="00FE7CB4"/>
    <w:rsid w:val="00FE7E01"/>
    <w:rsid w:val="00FE7E44"/>
    <w:rsid w:val="00FF0047"/>
    <w:rsid w:val="00FF00B9"/>
    <w:rsid w:val="00FF0298"/>
    <w:rsid w:val="00FF034A"/>
    <w:rsid w:val="00FF037F"/>
    <w:rsid w:val="00FF04B6"/>
    <w:rsid w:val="00FF0872"/>
    <w:rsid w:val="00FF0981"/>
    <w:rsid w:val="00FF0A10"/>
    <w:rsid w:val="00FF0A6D"/>
    <w:rsid w:val="00FF0F42"/>
    <w:rsid w:val="00FF111B"/>
    <w:rsid w:val="00FF1135"/>
    <w:rsid w:val="00FF1143"/>
    <w:rsid w:val="00FF15E7"/>
    <w:rsid w:val="00FF17CB"/>
    <w:rsid w:val="00FF1A8A"/>
    <w:rsid w:val="00FF1F5D"/>
    <w:rsid w:val="00FF20B9"/>
    <w:rsid w:val="00FF2478"/>
    <w:rsid w:val="00FF254C"/>
    <w:rsid w:val="00FF2A24"/>
    <w:rsid w:val="00FF2C24"/>
    <w:rsid w:val="00FF3490"/>
    <w:rsid w:val="00FF39F4"/>
    <w:rsid w:val="00FF3AF0"/>
    <w:rsid w:val="00FF3B91"/>
    <w:rsid w:val="00FF3CA5"/>
    <w:rsid w:val="00FF3DF2"/>
    <w:rsid w:val="00FF3EFF"/>
    <w:rsid w:val="00FF403F"/>
    <w:rsid w:val="00FF4383"/>
    <w:rsid w:val="00FF4388"/>
    <w:rsid w:val="00FF4581"/>
    <w:rsid w:val="00FF474A"/>
    <w:rsid w:val="00FF487A"/>
    <w:rsid w:val="00FF5040"/>
    <w:rsid w:val="00FF57C8"/>
    <w:rsid w:val="00FF588E"/>
    <w:rsid w:val="00FF5D9F"/>
    <w:rsid w:val="00FF5F72"/>
    <w:rsid w:val="00FF64F2"/>
    <w:rsid w:val="00FF65F4"/>
    <w:rsid w:val="00FF6A16"/>
    <w:rsid w:val="00FF6B46"/>
    <w:rsid w:val="00FF712E"/>
    <w:rsid w:val="00FF731D"/>
    <w:rsid w:val="00FF79A1"/>
    <w:rsid w:val="00FF7A5D"/>
    <w:rsid w:val="00FF7B1D"/>
    <w:rsid w:val="00FF7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6B07D3"/>
    <w:rPr>
      <w:rFonts w:cs="Calibri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07D3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07D3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07D3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07D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07D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07D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07D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B07D3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07D3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07D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B07D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B07D3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B07D3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B07D3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B07D3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6B07D3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B07D3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B07D3"/>
    <w:rPr>
      <w:rFonts w:ascii="Cambria" w:hAnsi="Cambria" w:cs="Cambria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6B07D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6B07D3"/>
    <w:pPr>
      <w:widowControl w:val="0"/>
      <w:shd w:val="clear" w:color="auto" w:fill="FFFFFF"/>
      <w:spacing w:after="60" w:line="240" w:lineRule="atLeast"/>
      <w:jc w:val="center"/>
    </w:pPr>
    <w:rPr>
      <w:b/>
      <w:bCs/>
      <w:sz w:val="27"/>
      <w:szCs w:val="27"/>
    </w:rPr>
  </w:style>
  <w:style w:type="paragraph" w:styleId="Title">
    <w:name w:val="Title"/>
    <w:basedOn w:val="Normal"/>
    <w:next w:val="Normal"/>
    <w:link w:val="TitleChar"/>
    <w:uiPriority w:val="99"/>
    <w:qFormat/>
    <w:rsid w:val="006B07D3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B07D3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07D3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B07D3"/>
    <w:rPr>
      <w:rFonts w:ascii="Cambria" w:hAnsi="Cambria" w:cs="Cambria"/>
      <w:sz w:val="24"/>
      <w:szCs w:val="24"/>
    </w:rPr>
  </w:style>
  <w:style w:type="character" w:styleId="Strong">
    <w:name w:val="Strong"/>
    <w:basedOn w:val="DefaultParagraphFont"/>
    <w:uiPriority w:val="99"/>
    <w:qFormat/>
    <w:rsid w:val="006B07D3"/>
    <w:rPr>
      <w:b/>
      <w:bCs/>
    </w:rPr>
  </w:style>
  <w:style w:type="character" w:styleId="Emphasis">
    <w:name w:val="Emphasis"/>
    <w:basedOn w:val="DefaultParagraphFont"/>
    <w:uiPriority w:val="99"/>
    <w:qFormat/>
    <w:rsid w:val="006B07D3"/>
    <w:rPr>
      <w:rFonts w:ascii="Calibri" w:hAnsi="Calibri" w:cs="Calibri"/>
      <w:b/>
      <w:bCs/>
      <w:i/>
      <w:iCs/>
    </w:rPr>
  </w:style>
  <w:style w:type="paragraph" w:styleId="NoSpacing">
    <w:name w:val="No Spacing"/>
    <w:basedOn w:val="Normal"/>
    <w:uiPriority w:val="99"/>
    <w:qFormat/>
    <w:rsid w:val="006B07D3"/>
  </w:style>
  <w:style w:type="paragraph" w:styleId="ListParagraph">
    <w:name w:val="List Paragraph"/>
    <w:basedOn w:val="Normal"/>
    <w:uiPriority w:val="99"/>
    <w:qFormat/>
    <w:rsid w:val="006B07D3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6B07D3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6B07D3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6B07D3"/>
    <w:pPr>
      <w:ind w:left="720" w:right="720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6B07D3"/>
    <w:rPr>
      <w:b/>
      <w:bCs/>
      <w:i/>
      <w:iCs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6B07D3"/>
    <w:rPr>
      <w:i/>
      <w:iCs/>
      <w:color w:val="auto"/>
    </w:rPr>
  </w:style>
  <w:style w:type="character" w:styleId="IntenseEmphasis">
    <w:name w:val="Intense Emphasis"/>
    <w:basedOn w:val="DefaultParagraphFont"/>
    <w:uiPriority w:val="99"/>
    <w:qFormat/>
    <w:rsid w:val="006B07D3"/>
    <w:rPr>
      <w:b/>
      <w:bCs/>
      <w:i/>
      <w:iCs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6B07D3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6B07D3"/>
    <w:rPr>
      <w:b/>
      <w:bCs/>
      <w:sz w:val="24"/>
      <w:szCs w:val="24"/>
      <w:u w:val="single"/>
    </w:rPr>
  </w:style>
  <w:style w:type="character" w:styleId="BookTitle">
    <w:name w:val="Book Title"/>
    <w:basedOn w:val="DefaultParagraphFont"/>
    <w:uiPriority w:val="99"/>
    <w:qFormat/>
    <w:rsid w:val="006B07D3"/>
    <w:rPr>
      <w:rFonts w:ascii="Cambria" w:hAnsi="Cambria" w:cs="Cambria"/>
      <w:b/>
      <w:bCs/>
      <w:i/>
      <w:iCs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6B07D3"/>
    <w:pPr>
      <w:outlineLvl w:val="9"/>
    </w:pPr>
  </w:style>
  <w:style w:type="table" w:styleId="TableGrid">
    <w:name w:val="Table Grid"/>
    <w:basedOn w:val="TableNormal"/>
    <w:uiPriority w:val="99"/>
    <w:rsid w:val="006B07D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Основной текст + 9"/>
    <w:aliases w:val="5 pt,Не полужирный"/>
    <w:basedOn w:val="a"/>
    <w:uiPriority w:val="99"/>
    <w:rsid w:val="006B07D3"/>
    <w:rPr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a0">
    <w:name w:val="Сноска_"/>
    <w:basedOn w:val="DefaultParagraphFont"/>
    <w:link w:val="a1"/>
    <w:uiPriority w:val="99"/>
    <w:locked/>
    <w:rsid w:val="006B07D3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a1">
    <w:name w:val="Сноска"/>
    <w:basedOn w:val="Normal"/>
    <w:link w:val="a0"/>
    <w:uiPriority w:val="99"/>
    <w:rsid w:val="006B07D3"/>
    <w:pPr>
      <w:widowControl w:val="0"/>
      <w:shd w:val="clear" w:color="auto" w:fill="FFFFFF"/>
      <w:spacing w:line="230" w:lineRule="exact"/>
      <w:jc w:val="both"/>
    </w:pPr>
    <w:rPr>
      <w:sz w:val="19"/>
      <w:szCs w:val="19"/>
    </w:rPr>
  </w:style>
  <w:style w:type="paragraph" w:styleId="EndnoteText">
    <w:name w:val="endnote text"/>
    <w:basedOn w:val="Normal"/>
    <w:link w:val="EndnoteTextChar"/>
    <w:uiPriority w:val="99"/>
    <w:semiHidden/>
    <w:locked/>
    <w:rsid w:val="0054307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Pr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locked/>
    <w:rsid w:val="0054307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sz w:val="20"/>
      <w:szCs w:val="20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locked/>
    <w:rsid w:val="00543078"/>
    <w:rPr>
      <w:vertAlign w:val="superscript"/>
    </w:rPr>
  </w:style>
  <w:style w:type="character" w:styleId="FootnoteReference">
    <w:name w:val="footnote reference"/>
    <w:basedOn w:val="DefaultParagraphFont"/>
    <w:uiPriority w:val="99"/>
    <w:semiHidden/>
    <w:locked/>
    <w:rsid w:val="0054307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126</TotalTime>
  <Pages>3</Pages>
  <Words>420</Words>
  <Characters>2394</Characters>
  <Application>Microsoft Office Outlook</Application>
  <DocSecurity>0</DocSecurity>
  <Lines>0</Lines>
  <Paragraphs>0</Paragraphs>
  <ScaleCrop>false</ScaleCrop>
  <Company>Windows 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samlabws.ws</dc:creator>
  <cp:keywords/>
  <dc:description/>
  <cp:lastModifiedBy>Customer</cp:lastModifiedBy>
  <cp:revision>6</cp:revision>
  <cp:lastPrinted>2016-05-04T08:57:00Z</cp:lastPrinted>
  <dcterms:created xsi:type="dcterms:W3CDTF">2016-04-21T09:21:00Z</dcterms:created>
  <dcterms:modified xsi:type="dcterms:W3CDTF">2016-05-04T09:10:00Z</dcterms:modified>
</cp:coreProperties>
</file>