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D10" w:rsidRPr="003B583B" w:rsidRDefault="009C2D10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  <w:r w:rsidRPr="003B583B">
        <w:rPr>
          <w:lang w:val="ru-RU"/>
        </w:rPr>
        <w:t>Сведения</w:t>
      </w:r>
    </w:p>
    <w:p w:rsidR="009C2D10" w:rsidRDefault="009C2D10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  <w:r w:rsidRPr="003B583B">
        <w:rPr>
          <w:sz w:val="28"/>
          <w:szCs w:val="28"/>
          <w:lang w:val="ru-RU"/>
        </w:rPr>
        <w:t>о доходах, об имуществе и обязательствах имущественного характера</w:t>
      </w:r>
      <w:r>
        <w:rPr>
          <w:sz w:val="28"/>
          <w:szCs w:val="28"/>
          <w:lang w:val="ru-RU"/>
        </w:rPr>
        <w:t xml:space="preserve"> </w:t>
      </w:r>
    </w:p>
    <w:p w:rsidR="009C2D10" w:rsidRPr="003B583B" w:rsidRDefault="009C2D10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депутатов Совета депутатов Базовского сельсовета и их членов семьи </w:t>
      </w:r>
    </w:p>
    <w:p w:rsidR="009C2D10" w:rsidRDefault="009C2D10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  <w:r w:rsidRPr="003B583B">
        <w:rPr>
          <w:sz w:val="28"/>
          <w:szCs w:val="28"/>
          <w:lang w:val="ru-RU"/>
        </w:rPr>
        <w:t>за период с 1 января по 31 декабря 201</w:t>
      </w:r>
      <w:r>
        <w:rPr>
          <w:sz w:val="28"/>
          <w:szCs w:val="28"/>
          <w:lang w:val="ru-RU"/>
        </w:rPr>
        <w:t>6</w:t>
      </w:r>
      <w:r w:rsidRPr="003B583B">
        <w:rPr>
          <w:sz w:val="28"/>
          <w:szCs w:val="28"/>
          <w:lang w:val="ru-RU"/>
        </w:rPr>
        <w:t xml:space="preserve"> года</w:t>
      </w:r>
    </w:p>
    <w:p w:rsidR="009C2D10" w:rsidRPr="003B583B" w:rsidRDefault="009C2D10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</w:p>
    <w:tbl>
      <w:tblPr>
        <w:tblW w:w="151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8"/>
        <w:gridCol w:w="1403"/>
        <w:gridCol w:w="1667"/>
        <w:gridCol w:w="1260"/>
        <w:gridCol w:w="1194"/>
        <w:gridCol w:w="1385"/>
        <w:gridCol w:w="1682"/>
        <w:gridCol w:w="1301"/>
        <w:gridCol w:w="1502"/>
        <w:gridCol w:w="1936"/>
      </w:tblGrid>
      <w:tr w:rsidR="009C2D10" w:rsidRPr="004043EB">
        <w:trPr>
          <w:trHeight w:val="621"/>
        </w:trPr>
        <w:tc>
          <w:tcPr>
            <w:tcW w:w="1798" w:type="dxa"/>
            <w:vMerge w:val="restart"/>
          </w:tcPr>
          <w:p w:rsidR="009C2D10" w:rsidRPr="004A1E99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ФИО</w:t>
            </w:r>
          </w:p>
        </w:tc>
        <w:tc>
          <w:tcPr>
            <w:tcW w:w="1403" w:type="dxa"/>
            <w:vMerge w:val="restart"/>
          </w:tcPr>
          <w:p w:rsidR="009C2D10" w:rsidRPr="004A1E99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Общая сумма дохода за 2015 г. (руб.)</w:t>
            </w:r>
          </w:p>
        </w:tc>
        <w:tc>
          <w:tcPr>
            <w:tcW w:w="5506" w:type="dxa"/>
            <w:gridSpan w:val="4"/>
          </w:tcPr>
          <w:p w:rsidR="009C2D10" w:rsidRPr="004A1E99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85" w:type="dxa"/>
            <w:gridSpan w:val="3"/>
          </w:tcPr>
          <w:p w:rsidR="009C2D10" w:rsidRPr="004A1E99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936" w:type="dxa"/>
            <w:vMerge w:val="restart"/>
          </w:tcPr>
          <w:p w:rsidR="009C2D10" w:rsidRPr="004A1E99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Сведения об источниках получения средств, за счет которых совершена сделка</w:t>
            </w:r>
            <w:r w:rsidRPr="004A1E99">
              <w:rPr>
                <w:rStyle w:val="9"/>
                <w:rFonts w:ascii="Calibri" w:hAnsi="Calibri" w:cs="Calibri"/>
                <w:vertAlign w:val="superscript"/>
                <w:lang w:eastAsia="en-US"/>
              </w:rPr>
              <w:endnoteReference w:id="1"/>
            </w:r>
            <w:r w:rsidRPr="004A1E99">
              <w:rPr>
                <w:rStyle w:val="9"/>
                <w:rFonts w:ascii="Calibri" w:hAnsi="Calibri" w:cs="Calibri"/>
                <w:lang w:eastAsia="en-US"/>
              </w:rPr>
              <w:t xml:space="preserve"> (вид приобретенного имущества, источники*)</w:t>
            </w:r>
          </w:p>
        </w:tc>
      </w:tr>
      <w:tr w:rsidR="009C2D10" w:rsidRPr="004A1E99">
        <w:tc>
          <w:tcPr>
            <w:tcW w:w="1798" w:type="dxa"/>
            <w:vMerge/>
          </w:tcPr>
          <w:p w:rsidR="009C2D10" w:rsidRPr="004A1E99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403" w:type="dxa"/>
            <w:vMerge/>
          </w:tcPr>
          <w:p w:rsidR="009C2D10" w:rsidRPr="004A1E99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667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30" w:lineRule="exact"/>
              <w:jc w:val="both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Вид объектов недвижимости</w:t>
            </w: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line="190" w:lineRule="exact"/>
              <w:ind w:left="300"/>
              <w:jc w:val="lef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Площадь</w:t>
            </w:r>
          </w:p>
          <w:p w:rsidR="009C2D10" w:rsidRDefault="009C2D10" w:rsidP="004A1E99">
            <w:pPr>
              <w:pStyle w:val="1"/>
              <w:shd w:val="clear" w:color="auto" w:fill="auto"/>
              <w:spacing w:before="60" w:after="0" w:line="190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(кв.м.)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26" w:lineRule="exact"/>
              <w:ind w:left="260"/>
              <w:jc w:val="lef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Страна</w:t>
            </w:r>
          </w:p>
          <w:p w:rsidR="009C2D10" w:rsidRDefault="009C2D10" w:rsidP="00796DB8">
            <w:pPr>
              <w:pStyle w:val="1"/>
              <w:shd w:val="clear" w:color="auto" w:fill="auto"/>
              <w:spacing w:after="0" w:line="226" w:lineRule="exact"/>
              <w:jc w:val="lef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расположения</w:t>
            </w:r>
          </w:p>
        </w:tc>
        <w:tc>
          <w:tcPr>
            <w:tcW w:w="1385" w:type="dxa"/>
          </w:tcPr>
          <w:p w:rsidR="009C2D10" w:rsidRDefault="009C2D10" w:rsidP="004A1E99">
            <w:pPr>
              <w:pStyle w:val="1"/>
              <w:shd w:val="clear" w:color="auto" w:fill="auto"/>
              <w:spacing w:line="190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Транспортные</w:t>
            </w:r>
          </w:p>
          <w:p w:rsidR="009C2D10" w:rsidRDefault="009C2D10" w:rsidP="004A1E99">
            <w:pPr>
              <w:pStyle w:val="1"/>
              <w:shd w:val="clear" w:color="auto" w:fill="auto"/>
              <w:spacing w:before="60" w:after="0" w:line="190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средства</w:t>
            </w:r>
          </w:p>
        </w:tc>
        <w:tc>
          <w:tcPr>
            <w:tcW w:w="168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30" w:lineRule="exact"/>
              <w:jc w:val="both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Вид объектов недвижимости</w:t>
            </w:r>
          </w:p>
        </w:tc>
        <w:tc>
          <w:tcPr>
            <w:tcW w:w="1301" w:type="dxa"/>
          </w:tcPr>
          <w:p w:rsidR="009C2D10" w:rsidRDefault="009C2D10" w:rsidP="004A1E99">
            <w:pPr>
              <w:pStyle w:val="1"/>
              <w:shd w:val="clear" w:color="auto" w:fill="auto"/>
              <w:spacing w:line="190" w:lineRule="exact"/>
              <w:ind w:left="240"/>
              <w:jc w:val="lef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Площадь</w:t>
            </w:r>
          </w:p>
          <w:p w:rsidR="009C2D10" w:rsidRDefault="009C2D10" w:rsidP="004A1E99">
            <w:pPr>
              <w:pStyle w:val="1"/>
              <w:shd w:val="clear" w:color="auto" w:fill="auto"/>
              <w:spacing w:before="60" w:after="0" w:line="190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(кв.м.)</w:t>
            </w:r>
          </w:p>
        </w:tc>
        <w:tc>
          <w:tcPr>
            <w:tcW w:w="150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26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Страна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26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располо</w:t>
            </w:r>
            <w:r w:rsidRPr="004A1E99">
              <w:rPr>
                <w:rStyle w:val="9"/>
                <w:rFonts w:ascii="Calibri" w:hAnsi="Calibri" w:cs="Calibri"/>
                <w:lang w:eastAsia="en-US"/>
              </w:rPr>
              <w:softHyphen/>
            </w:r>
            <w:r>
              <w:rPr>
                <w:rStyle w:val="9"/>
                <w:rFonts w:ascii="Calibri" w:hAnsi="Calibri" w:cs="Calibri"/>
                <w:lang w:eastAsia="en-US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26" w:lineRule="exact"/>
            </w:pPr>
            <w:r w:rsidRPr="004A1E99">
              <w:rPr>
                <w:rStyle w:val="9"/>
                <w:rFonts w:ascii="Calibri" w:hAnsi="Calibri" w:cs="Calibri"/>
                <w:lang w:eastAsia="en-US"/>
              </w:rPr>
              <w:t>жения</w:t>
            </w:r>
          </w:p>
        </w:tc>
        <w:tc>
          <w:tcPr>
            <w:tcW w:w="1936" w:type="dxa"/>
            <w:vMerge/>
          </w:tcPr>
          <w:p w:rsidR="009C2D10" w:rsidRPr="004A1E99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sz w:val="28"/>
                <w:szCs w:val="28"/>
                <w:lang w:val="ru-RU"/>
              </w:rPr>
            </w:pPr>
          </w:p>
        </w:tc>
      </w:tr>
      <w:tr w:rsidR="009C2D10" w:rsidRPr="003B583B">
        <w:tc>
          <w:tcPr>
            <w:tcW w:w="1798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3B583B">
              <w:rPr>
                <w:b w:val="0"/>
                <w:bCs w:val="0"/>
                <w:sz w:val="24"/>
                <w:szCs w:val="24"/>
                <w:lang w:val="ru-RU"/>
              </w:rPr>
              <w:t>Журавлева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Надежда Дмитриевна</w:t>
            </w: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Дочь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Журавлева Александра Александровна </w:t>
            </w:r>
          </w:p>
        </w:tc>
        <w:tc>
          <w:tcPr>
            <w:tcW w:w="1403" w:type="dxa"/>
          </w:tcPr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189381,34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2391,55</w:t>
            </w: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2480">
            <w:pPr>
              <w:pStyle w:val="1"/>
              <w:shd w:val="clear" w:color="auto" w:fill="auto"/>
              <w:spacing w:after="0" w:line="240" w:lineRule="auto"/>
              <w:jc w:val="left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Нет </w:t>
            </w: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85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Нет </w:t>
            </w:r>
          </w:p>
        </w:tc>
        <w:tc>
          <w:tcPr>
            <w:tcW w:w="168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</w:t>
            </w:r>
          </w:p>
        </w:tc>
        <w:tc>
          <w:tcPr>
            <w:tcW w:w="1301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54,1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54.1</w:t>
            </w:r>
          </w:p>
        </w:tc>
        <w:tc>
          <w:tcPr>
            <w:tcW w:w="150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РФ </w:t>
            </w:r>
          </w:p>
        </w:tc>
        <w:tc>
          <w:tcPr>
            <w:tcW w:w="1936" w:type="dxa"/>
          </w:tcPr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9C2D10" w:rsidRPr="00C45CFE">
        <w:tc>
          <w:tcPr>
            <w:tcW w:w="1798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Зайцев Николай Николаевич</w:t>
            </w: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Супруга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Зайцева Фаина Владимировна</w:t>
            </w:r>
          </w:p>
        </w:tc>
        <w:tc>
          <w:tcPr>
            <w:tcW w:w="1403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300608,58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351144,87</w:t>
            </w:r>
          </w:p>
          <w:p w:rsidR="009C2D10" w:rsidRPr="003B583B" w:rsidRDefault="009C2D10" w:rsidP="00C45CFE">
            <w:pPr>
              <w:pStyle w:val="1"/>
              <w:shd w:val="clear" w:color="auto" w:fill="auto"/>
              <w:spacing w:after="0" w:line="240" w:lineRule="auto"/>
              <w:jc w:val="left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667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25591728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1440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45,5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85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ВАЗ 21213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1301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45.5</w:t>
            </w:r>
          </w:p>
        </w:tc>
        <w:tc>
          <w:tcPr>
            <w:tcW w:w="150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936" w:type="dxa"/>
          </w:tcPr>
          <w:p w:rsidR="009C2D10" w:rsidRPr="003B583B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9C2D10" w:rsidRPr="00C45CFE">
        <w:tc>
          <w:tcPr>
            <w:tcW w:w="1798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Иванова Татьяна Сергеевна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>Супруг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Иванов Павел Анатольевич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>Сын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 Иванов Александр Павлович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Дочь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Иванова Анастасия Сергеевна</w:t>
            </w:r>
          </w:p>
        </w:tc>
        <w:tc>
          <w:tcPr>
            <w:tcW w:w="1403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356895,34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67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Комната-студия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Гараж 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75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85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Тайота Инсон Р81214Х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</w:t>
            </w:r>
          </w:p>
        </w:tc>
        <w:tc>
          <w:tcPr>
            <w:tcW w:w="1301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75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75</w:t>
            </w:r>
          </w:p>
        </w:tc>
        <w:tc>
          <w:tcPr>
            <w:tcW w:w="150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936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9C2D10" w:rsidRPr="00C45CFE">
        <w:tc>
          <w:tcPr>
            <w:tcW w:w="1798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Игнатенко Ольга Васильевна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Игнатенко Юрий Алексеевич</w:t>
            </w:r>
          </w:p>
        </w:tc>
        <w:tc>
          <w:tcPr>
            <w:tcW w:w="1403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82250,45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360000,0</w:t>
            </w:r>
          </w:p>
        </w:tc>
        <w:tc>
          <w:tcPr>
            <w:tcW w:w="1667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Земельный участок 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</w:t>
            </w: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 га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 га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1800 кв.м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56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385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Жигули ВАЗ 2107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МТЗ-50</w:t>
            </w:r>
          </w:p>
        </w:tc>
        <w:tc>
          <w:tcPr>
            <w:tcW w:w="168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56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9C2D10" w:rsidRPr="00C45CFE">
        <w:tc>
          <w:tcPr>
            <w:tcW w:w="1798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Клапшина Ольга Анатольевна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Клапшин Игорь Анатольевич</w:t>
            </w:r>
          </w:p>
        </w:tc>
        <w:tc>
          <w:tcPr>
            <w:tcW w:w="1403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667124,90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453660,00</w:t>
            </w:r>
          </w:p>
        </w:tc>
        <w:tc>
          <w:tcPr>
            <w:tcW w:w="1667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Земельный участок 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1/3</w:t>
            </w:r>
          </w:p>
          <w:p w:rsidR="009C2D10" w:rsidRDefault="009C2D10" w:rsidP="009D3ED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Земельные участки </w:t>
            </w:r>
          </w:p>
          <w:p w:rsidR="009C2D10" w:rsidRDefault="009C2D10" w:rsidP="009D3ED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  <w:p w:rsidR="009C2D10" w:rsidRDefault="009C2D10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1/3 </w:t>
            </w: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25591728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56,2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32,6</w:t>
            </w:r>
          </w:p>
          <w:p w:rsidR="009C2D10" w:rsidRDefault="009C2D10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25591728</w:t>
            </w:r>
          </w:p>
          <w:p w:rsidR="009C2D10" w:rsidRDefault="009C2D10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1760</w:t>
            </w:r>
          </w:p>
          <w:p w:rsidR="009C2D10" w:rsidRDefault="009C2D10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56,2</w:t>
            </w:r>
          </w:p>
          <w:p w:rsidR="009C2D10" w:rsidRDefault="009C2D10" w:rsidP="00B14A20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32,6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385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9C2D10" w:rsidRPr="00C45CFE">
        <w:tc>
          <w:tcPr>
            <w:tcW w:w="1798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Лютикова Любовь Ильинична</w:t>
            </w:r>
          </w:p>
        </w:tc>
        <w:tc>
          <w:tcPr>
            <w:tcW w:w="1403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812669,04</w:t>
            </w:r>
          </w:p>
        </w:tc>
        <w:tc>
          <w:tcPr>
            <w:tcW w:w="1667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Жилой дом</w:t>
            </w: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3000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15223600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8120200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52,9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</w:p>
        </w:tc>
        <w:tc>
          <w:tcPr>
            <w:tcW w:w="1385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9C2D10" w:rsidRPr="00C45CFE">
        <w:tc>
          <w:tcPr>
            <w:tcW w:w="1798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Мехдиева Надежда Федоровна</w:t>
            </w:r>
          </w:p>
        </w:tc>
        <w:tc>
          <w:tcPr>
            <w:tcW w:w="1403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87800,00</w:t>
            </w:r>
          </w:p>
        </w:tc>
        <w:tc>
          <w:tcPr>
            <w:tcW w:w="1667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1900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22 га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52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</w:p>
        </w:tc>
        <w:tc>
          <w:tcPr>
            <w:tcW w:w="1385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9C2D10" w:rsidRPr="00C45CFE">
        <w:tc>
          <w:tcPr>
            <w:tcW w:w="1798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Рябов Александр Борисович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Супруга 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Рябова Наталья Александровна</w:t>
            </w:r>
          </w:p>
        </w:tc>
        <w:tc>
          <w:tcPr>
            <w:tcW w:w="1403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266246,50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98826,98</w:t>
            </w:r>
          </w:p>
        </w:tc>
        <w:tc>
          <w:tcPr>
            <w:tcW w:w="1667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Нет </w:t>
            </w: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Нет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Нет 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85" w:type="dxa"/>
          </w:tcPr>
          <w:p w:rsidR="009C2D10" w:rsidRDefault="009C2D10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Жигули ВАЗ 2107</w:t>
            </w:r>
          </w:p>
          <w:p w:rsidR="009C2D10" w:rsidRDefault="009C2D10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МТЗ-50</w:t>
            </w:r>
          </w:p>
        </w:tc>
        <w:tc>
          <w:tcPr>
            <w:tcW w:w="1682" w:type="dxa"/>
          </w:tcPr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Земельный участок</w:t>
            </w: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</w:t>
            </w: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0176DC">
            <w:pPr>
              <w:pStyle w:val="1"/>
              <w:shd w:val="clear" w:color="auto" w:fill="auto"/>
              <w:spacing w:after="0" w:line="240" w:lineRule="auto"/>
              <w:jc w:val="left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0176DC">
            <w:pPr>
              <w:pStyle w:val="1"/>
              <w:shd w:val="clear" w:color="auto" w:fill="auto"/>
              <w:spacing w:after="0" w:line="240" w:lineRule="auto"/>
              <w:jc w:val="left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Квартира </w:t>
            </w:r>
          </w:p>
        </w:tc>
        <w:tc>
          <w:tcPr>
            <w:tcW w:w="1301" w:type="dxa"/>
          </w:tcPr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1800</w:t>
            </w: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46,5</w:t>
            </w: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46.5</w:t>
            </w:r>
          </w:p>
        </w:tc>
        <w:tc>
          <w:tcPr>
            <w:tcW w:w="1502" w:type="dxa"/>
          </w:tcPr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РФ </w:t>
            </w: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РФ </w:t>
            </w: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0D01AB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 xml:space="preserve">РФ </w:t>
            </w:r>
          </w:p>
        </w:tc>
        <w:tc>
          <w:tcPr>
            <w:tcW w:w="1936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  <w:tr w:rsidR="009C2D10" w:rsidRPr="00C45CFE">
        <w:tc>
          <w:tcPr>
            <w:tcW w:w="1798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Хмаренко Иван Васильевич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796DB8">
              <w:rPr>
                <w:sz w:val="24"/>
                <w:szCs w:val="24"/>
                <w:lang w:val="ru-RU"/>
              </w:rPr>
              <w:t xml:space="preserve">Супруга 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t>Хмаренко Наталья Владимировна</w:t>
            </w:r>
          </w:p>
        </w:tc>
        <w:tc>
          <w:tcPr>
            <w:tcW w:w="1403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138734,46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Pr="00DE64A5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73769,82</w:t>
            </w:r>
          </w:p>
        </w:tc>
        <w:tc>
          <w:tcPr>
            <w:tcW w:w="1667" w:type="dxa"/>
          </w:tcPr>
          <w:p w:rsidR="009C2D10" w:rsidRDefault="009C2D10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9C2D10" w:rsidRDefault="009C2D10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Земельные участки</w:t>
            </w:r>
          </w:p>
          <w:p w:rsidR="009C2D10" w:rsidRDefault="009C2D10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Квартира 1/2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1800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21 га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50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1800</w:t>
            </w:r>
          </w:p>
          <w:p w:rsidR="009C2D10" w:rsidRDefault="009C2D10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21 га</w:t>
            </w:r>
          </w:p>
          <w:p w:rsidR="009C2D10" w:rsidRDefault="009C2D10" w:rsidP="00796DB8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50</w:t>
            </w:r>
          </w:p>
        </w:tc>
        <w:tc>
          <w:tcPr>
            <w:tcW w:w="1194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  <w:r>
              <w:rPr>
                <w:b w:val="0"/>
                <w:bCs w:val="0"/>
                <w:sz w:val="24"/>
                <w:szCs w:val="24"/>
                <w:lang w:val="ru-RU"/>
              </w:rPr>
              <w:br/>
              <w:t>РФ</w:t>
            </w:r>
          </w:p>
        </w:tc>
        <w:tc>
          <w:tcPr>
            <w:tcW w:w="1385" w:type="dxa"/>
          </w:tcPr>
          <w:p w:rsidR="009C2D10" w:rsidRDefault="009C2D10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Тайота Каролла</w:t>
            </w:r>
          </w:p>
          <w:p w:rsidR="009C2D10" w:rsidRDefault="009C2D10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УАЗ-фермер</w:t>
            </w:r>
          </w:p>
          <w:p w:rsidR="009C2D10" w:rsidRDefault="009C2D10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Т-40</w:t>
            </w:r>
          </w:p>
          <w:p w:rsidR="009C2D10" w:rsidRDefault="009C2D10" w:rsidP="00931C3F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68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301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502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1936" w:type="dxa"/>
          </w:tcPr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</w:p>
          <w:p w:rsidR="009C2D10" w:rsidRDefault="009C2D10" w:rsidP="004A1E99">
            <w:pPr>
              <w:pStyle w:val="1"/>
              <w:shd w:val="clear" w:color="auto" w:fill="auto"/>
              <w:spacing w:after="0" w:line="240" w:lineRule="auto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 w:val="0"/>
                <w:bCs w:val="0"/>
                <w:sz w:val="24"/>
                <w:szCs w:val="24"/>
                <w:lang w:val="ru-RU"/>
              </w:rPr>
              <w:t>-</w:t>
            </w:r>
          </w:p>
        </w:tc>
      </w:tr>
    </w:tbl>
    <w:p w:rsidR="009C2D10" w:rsidRPr="006B07D3" w:rsidRDefault="009C2D10" w:rsidP="006B07D3">
      <w:pPr>
        <w:pStyle w:val="1"/>
        <w:shd w:val="clear" w:color="auto" w:fill="auto"/>
        <w:spacing w:after="0" w:line="240" w:lineRule="auto"/>
        <w:ind w:left="100"/>
        <w:rPr>
          <w:sz w:val="28"/>
          <w:szCs w:val="28"/>
          <w:lang w:val="ru-RU"/>
        </w:rPr>
      </w:pPr>
    </w:p>
    <w:p w:rsidR="009C2D10" w:rsidRPr="006B07D3" w:rsidRDefault="009C2D10">
      <w:pPr>
        <w:rPr>
          <w:lang w:val="ru-RU"/>
        </w:rPr>
      </w:pPr>
    </w:p>
    <w:sectPr w:rsidR="009C2D10" w:rsidRPr="006B07D3" w:rsidSect="006B07D3">
      <w:pgSz w:w="16838" w:h="11906" w:orient="landscape"/>
      <w:pgMar w:top="22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D10" w:rsidRDefault="009C2D10" w:rsidP="006B07D3">
      <w:r>
        <w:separator/>
      </w:r>
    </w:p>
  </w:endnote>
  <w:endnote w:type="continuationSeparator" w:id="0">
    <w:p w:rsidR="009C2D10" w:rsidRDefault="009C2D10" w:rsidP="006B07D3">
      <w:r>
        <w:continuationSeparator/>
      </w:r>
    </w:p>
  </w:endnote>
  <w:endnote w:id="1">
    <w:p w:rsidR="009C2D10" w:rsidRPr="006B07D3" w:rsidRDefault="009C2D10" w:rsidP="006B07D3">
      <w:pPr>
        <w:pStyle w:val="a1"/>
        <w:shd w:val="clear" w:color="auto" w:fill="auto"/>
        <w:tabs>
          <w:tab w:val="left" w:pos="560"/>
        </w:tabs>
        <w:ind w:left="440" w:right="680"/>
        <w:jc w:val="left"/>
        <w:rPr>
          <w:lang w:val="ru-RU"/>
        </w:rPr>
      </w:pPr>
      <w:r>
        <w:rPr>
          <w:vertAlign w:val="superscript"/>
        </w:rPr>
        <w:endnoteRef/>
      </w:r>
      <w:r w:rsidRPr="006B07D3">
        <w:rPr>
          <w:lang w:val="ru-RU"/>
        </w:rPr>
        <w:tab/>
        <w:t>Сведения указываются, если сумма сделки превышает общий доход лица, замещающего государственную должность Новосибирской области, гражданского служащего и его супруги (супруга) за три последних года, предшествующих совершению сделки.</w:t>
      </w:r>
    </w:p>
    <w:p w:rsidR="009C2D10" w:rsidRDefault="009C2D10" w:rsidP="006B07D3">
      <w:pPr>
        <w:pStyle w:val="a1"/>
        <w:shd w:val="clear" w:color="auto" w:fill="auto"/>
        <w:ind w:left="440" w:right="680"/>
        <w:jc w:val="left"/>
      </w:pPr>
      <w:r w:rsidRPr="006B07D3">
        <w:rPr>
          <w:lang w:val="ru-RU"/>
        </w:rPr>
        <w:t>* 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D10" w:rsidRDefault="009C2D10" w:rsidP="006B07D3">
      <w:r>
        <w:separator/>
      </w:r>
    </w:p>
  </w:footnote>
  <w:footnote w:type="continuationSeparator" w:id="0">
    <w:p w:rsidR="009C2D10" w:rsidRDefault="009C2D10" w:rsidP="006B07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7D3"/>
    <w:rsid w:val="00000B21"/>
    <w:rsid w:val="00000B50"/>
    <w:rsid w:val="000014E9"/>
    <w:rsid w:val="00001611"/>
    <w:rsid w:val="00001BA3"/>
    <w:rsid w:val="00001F61"/>
    <w:rsid w:val="00002348"/>
    <w:rsid w:val="0000237C"/>
    <w:rsid w:val="00002433"/>
    <w:rsid w:val="00002582"/>
    <w:rsid w:val="00002638"/>
    <w:rsid w:val="000029BF"/>
    <w:rsid w:val="00002AC1"/>
    <w:rsid w:val="00002C4B"/>
    <w:rsid w:val="00002CEC"/>
    <w:rsid w:val="00002F5B"/>
    <w:rsid w:val="000030D4"/>
    <w:rsid w:val="0000316C"/>
    <w:rsid w:val="00003170"/>
    <w:rsid w:val="000034BD"/>
    <w:rsid w:val="000034F4"/>
    <w:rsid w:val="0000376C"/>
    <w:rsid w:val="00003997"/>
    <w:rsid w:val="00003D96"/>
    <w:rsid w:val="00003EB9"/>
    <w:rsid w:val="000041F8"/>
    <w:rsid w:val="00004499"/>
    <w:rsid w:val="0000454D"/>
    <w:rsid w:val="00004A63"/>
    <w:rsid w:val="00004A65"/>
    <w:rsid w:val="00004A87"/>
    <w:rsid w:val="00004C65"/>
    <w:rsid w:val="0000514A"/>
    <w:rsid w:val="000056DA"/>
    <w:rsid w:val="00005FF5"/>
    <w:rsid w:val="00005FFA"/>
    <w:rsid w:val="000060D2"/>
    <w:rsid w:val="000060DE"/>
    <w:rsid w:val="000063E8"/>
    <w:rsid w:val="00006745"/>
    <w:rsid w:val="000067B3"/>
    <w:rsid w:val="00007014"/>
    <w:rsid w:val="000072E8"/>
    <w:rsid w:val="000078D6"/>
    <w:rsid w:val="00007910"/>
    <w:rsid w:val="00007B15"/>
    <w:rsid w:val="00007BF5"/>
    <w:rsid w:val="00007D33"/>
    <w:rsid w:val="00007D5F"/>
    <w:rsid w:val="00007D6A"/>
    <w:rsid w:val="00007DDC"/>
    <w:rsid w:val="0001003D"/>
    <w:rsid w:val="000105F3"/>
    <w:rsid w:val="0001071C"/>
    <w:rsid w:val="00010C4B"/>
    <w:rsid w:val="00010D72"/>
    <w:rsid w:val="0001104F"/>
    <w:rsid w:val="00011151"/>
    <w:rsid w:val="000111BB"/>
    <w:rsid w:val="00011235"/>
    <w:rsid w:val="000113B2"/>
    <w:rsid w:val="00011558"/>
    <w:rsid w:val="000115B6"/>
    <w:rsid w:val="00011C31"/>
    <w:rsid w:val="000121C3"/>
    <w:rsid w:val="00012503"/>
    <w:rsid w:val="0001253F"/>
    <w:rsid w:val="00012553"/>
    <w:rsid w:val="000125B4"/>
    <w:rsid w:val="00012853"/>
    <w:rsid w:val="000129DF"/>
    <w:rsid w:val="00012C1C"/>
    <w:rsid w:val="00012D26"/>
    <w:rsid w:val="00012E7E"/>
    <w:rsid w:val="0001322B"/>
    <w:rsid w:val="000133D7"/>
    <w:rsid w:val="0001359F"/>
    <w:rsid w:val="00013722"/>
    <w:rsid w:val="00013839"/>
    <w:rsid w:val="00013D62"/>
    <w:rsid w:val="00013DEF"/>
    <w:rsid w:val="0001419D"/>
    <w:rsid w:val="000141DE"/>
    <w:rsid w:val="000142B7"/>
    <w:rsid w:val="00014309"/>
    <w:rsid w:val="000143E0"/>
    <w:rsid w:val="00014914"/>
    <w:rsid w:val="00014A4B"/>
    <w:rsid w:val="00014ADB"/>
    <w:rsid w:val="00014B5D"/>
    <w:rsid w:val="00014C47"/>
    <w:rsid w:val="00014D89"/>
    <w:rsid w:val="000154E7"/>
    <w:rsid w:val="0001553E"/>
    <w:rsid w:val="00015DDA"/>
    <w:rsid w:val="00016088"/>
    <w:rsid w:val="000160EE"/>
    <w:rsid w:val="0001671F"/>
    <w:rsid w:val="00016C90"/>
    <w:rsid w:val="00016E0F"/>
    <w:rsid w:val="000171D7"/>
    <w:rsid w:val="00017448"/>
    <w:rsid w:val="000174FF"/>
    <w:rsid w:val="0001752E"/>
    <w:rsid w:val="00017669"/>
    <w:rsid w:val="000176DC"/>
    <w:rsid w:val="000178B7"/>
    <w:rsid w:val="00017F22"/>
    <w:rsid w:val="00017FB5"/>
    <w:rsid w:val="0002000A"/>
    <w:rsid w:val="00020160"/>
    <w:rsid w:val="000212EE"/>
    <w:rsid w:val="0002141E"/>
    <w:rsid w:val="00021662"/>
    <w:rsid w:val="0002179D"/>
    <w:rsid w:val="000217A7"/>
    <w:rsid w:val="000218DD"/>
    <w:rsid w:val="00021936"/>
    <w:rsid w:val="00021A68"/>
    <w:rsid w:val="00021B3F"/>
    <w:rsid w:val="00021DFC"/>
    <w:rsid w:val="000220EA"/>
    <w:rsid w:val="000223CB"/>
    <w:rsid w:val="0002288A"/>
    <w:rsid w:val="0002299F"/>
    <w:rsid w:val="000229A9"/>
    <w:rsid w:val="00022D6B"/>
    <w:rsid w:val="00022DDB"/>
    <w:rsid w:val="00023285"/>
    <w:rsid w:val="000232F1"/>
    <w:rsid w:val="00023548"/>
    <w:rsid w:val="000235B6"/>
    <w:rsid w:val="00023AC5"/>
    <w:rsid w:val="00023C32"/>
    <w:rsid w:val="00023F00"/>
    <w:rsid w:val="0002406A"/>
    <w:rsid w:val="00024500"/>
    <w:rsid w:val="000246A4"/>
    <w:rsid w:val="00024890"/>
    <w:rsid w:val="00024A11"/>
    <w:rsid w:val="00024BBD"/>
    <w:rsid w:val="00024C3F"/>
    <w:rsid w:val="00024D38"/>
    <w:rsid w:val="00024EDB"/>
    <w:rsid w:val="000251C0"/>
    <w:rsid w:val="0002547F"/>
    <w:rsid w:val="000259C5"/>
    <w:rsid w:val="00025A14"/>
    <w:rsid w:val="00025DCB"/>
    <w:rsid w:val="0002645A"/>
    <w:rsid w:val="000264C7"/>
    <w:rsid w:val="000264DE"/>
    <w:rsid w:val="000266E5"/>
    <w:rsid w:val="000268B2"/>
    <w:rsid w:val="00026AE9"/>
    <w:rsid w:val="00026B6A"/>
    <w:rsid w:val="00026BA5"/>
    <w:rsid w:val="00026F57"/>
    <w:rsid w:val="000273EF"/>
    <w:rsid w:val="00027632"/>
    <w:rsid w:val="00027880"/>
    <w:rsid w:val="00027BAF"/>
    <w:rsid w:val="00027CC1"/>
    <w:rsid w:val="00027D70"/>
    <w:rsid w:val="00027EC2"/>
    <w:rsid w:val="00027ED0"/>
    <w:rsid w:val="000305CE"/>
    <w:rsid w:val="00030713"/>
    <w:rsid w:val="00030736"/>
    <w:rsid w:val="00030A24"/>
    <w:rsid w:val="000310D1"/>
    <w:rsid w:val="000311E1"/>
    <w:rsid w:val="000313B0"/>
    <w:rsid w:val="00031550"/>
    <w:rsid w:val="00031B00"/>
    <w:rsid w:val="00031B89"/>
    <w:rsid w:val="00031BF7"/>
    <w:rsid w:val="00031EB0"/>
    <w:rsid w:val="00031FB5"/>
    <w:rsid w:val="000320B3"/>
    <w:rsid w:val="00032118"/>
    <w:rsid w:val="00032464"/>
    <w:rsid w:val="0003257B"/>
    <w:rsid w:val="00032651"/>
    <w:rsid w:val="00032811"/>
    <w:rsid w:val="000328CF"/>
    <w:rsid w:val="00032CAF"/>
    <w:rsid w:val="00033082"/>
    <w:rsid w:val="000330C9"/>
    <w:rsid w:val="00033911"/>
    <w:rsid w:val="00033A4C"/>
    <w:rsid w:val="00034029"/>
    <w:rsid w:val="000340E0"/>
    <w:rsid w:val="0003426B"/>
    <w:rsid w:val="00034C42"/>
    <w:rsid w:val="00034C73"/>
    <w:rsid w:val="00034CBE"/>
    <w:rsid w:val="000350B4"/>
    <w:rsid w:val="0003521D"/>
    <w:rsid w:val="000354BE"/>
    <w:rsid w:val="000357A7"/>
    <w:rsid w:val="00035A6A"/>
    <w:rsid w:val="00035AAC"/>
    <w:rsid w:val="00035BB5"/>
    <w:rsid w:val="00035D2A"/>
    <w:rsid w:val="00035DEE"/>
    <w:rsid w:val="00036112"/>
    <w:rsid w:val="000361CE"/>
    <w:rsid w:val="000363DA"/>
    <w:rsid w:val="000365FD"/>
    <w:rsid w:val="00036EC8"/>
    <w:rsid w:val="0003759F"/>
    <w:rsid w:val="000376D5"/>
    <w:rsid w:val="00037A70"/>
    <w:rsid w:val="000407E7"/>
    <w:rsid w:val="00040817"/>
    <w:rsid w:val="00040E5E"/>
    <w:rsid w:val="0004124E"/>
    <w:rsid w:val="00041265"/>
    <w:rsid w:val="00041272"/>
    <w:rsid w:val="000414BE"/>
    <w:rsid w:val="00041543"/>
    <w:rsid w:val="00041573"/>
    <w:rsid w:val="00041765"/>
    <w:rsid w:val="000418E6"/>
    <w:rsid w:val="00041B48"/>
    <w:rsid w:val="00041E6D"/>
    <w:rsid w:val="00042174"/>
    <w:rsid w:val="0004233E"/>
    <w:rsid w:val="00042367"/>
    <w:rsid w:val="00042700"/>
    <w:rsid w:val="0004295B"/>
    <w:rsid w:val="00042C5B"/>
    <w:rsid w:val="000431A4"/>
    <w:rsid w:val="00043244"/>
    <w:rsid w:val="000433FB"/>
    <w:rsid w:val="000435EC"/>
    <w:rsid w:val="000437D1"/>
    <w:rsid w:val="00043968"/>
    <w:rsid w:val="00043ADD"/>
    <w:rsid w:val="00043D57"/>
    <w:rsid w:val="00043D7B"/>
    <w:rsid w:val="00043FAD"/>
    <w:rsid w:val="00044191"/>
    <w:rsid w:val="00044214"/>
    <w:rsid w:val="0004423F"/>
    <w:rsid w:val="00044421"/>
    <w:rsid w:val="00044562"/>
    <w:rsid w:val="00044990"/>
    <w:rsid w:val="00044B2F"/>
    <w:rsid w:val="00044EFE"/>
    <w:rsid w:val="00045405"/>
    <w:rsid w:val="00045436"/>
    <w:rsid w:val="0004555F"/>
    <w:rsid w:val="000455D8"/>
    <w:rsid w:val="0004561C"/>
    <w:rsid w:val="00045F26"/>
    <w:rsid w:val="00046955"/>
    <w:rsid w:val="00047097"/>
    <w:rsid w:val="00047105"/>
    <w:rsid w:val="00047340"/>
    <w:rsid w:val="000473C7"/>
    <w:rsid w:val="00047913"/>
    <w:rsid w:val="00047C15"/>
    <w:rsid w:val="00047C2E"/>
    <w:rsid w:val="00047EEA"/>
    <w:rsid w:val="000500DF"/>
    <w:rsid w:val="0005059C"/>
    <w:rsid w:val="000507E7"/>
    <w:rsid w:val="00050AC0"/>
    <w:rsid w:val="00050B9B"/>
    <w:rsid w:val="00050BC3"/>
    <w:rsid w:val="00050D6B"/>
    <w:rsid w:val="0005105F"/>
    <w:rsid w:val="00051125"/>
    <w:rsid w:val="000516F9"/>
    <w:rsid w:val="00051A6C"/>
    <w:rsid w:val="00051B43"/>
    <w:rsid w:val="00051E63"/>
    <w:rsid w:val="00051E70"/>
    <w:rsid w:val="00052053"/>
    <w:rsid w:val="00052146"/>
    <w:rsid w:val="000521CE"/>
    <w:rsid w:val="000521EA"/>
    <w:rsid w:val="000526F9"/>
    <w:rsid w:val="00052CDC"/>
    <w:rsid w:val="00053430"/>
    <w:rsid w:val="0005343A"/>
    <w:rsid w:val="00053697"/>
    <w:rsid w:val="0005369E"/>
    <w:rsid w:val="000537A8"/>
    <w:rsid w:val="00053C53"/>
    <w:rsid w:val="00053E84"/>
    <w:rsid w:val="00053E94"/>
    <w:rsid w:val="00053EAC"/>
    <w:rsid w:val="0005429B"/>
    <w:rsid w:val="00054640"/>
    <w:rsid w:val="000546BF"/>
    <w:rsid w:val="000546C1"/>
    <w:rsid w:val="00054960"/>
    <w:rsid w:val="00054B1F"/>
    <w:rsid w:val="00054BA5"/>
    <w:rsid w:val="00054F57"/>
    <w:rsid w:val="0005594D"/>
    <w:rsid w:val="00055C1D"/>
    <w:rsid w:val="00056A26"/>
    <w:rsid w:val="00056CCB"/>
    <w:rsid w:val="00056D9F"/>
    <w:rsid w:val="00056EEB"/>
    <w:rsid w:val="00056F03"/>
    <w:rsid w:val="00057316"/>
    <w:rsid w:val="0005772C"/>
    <w:rsid w:val="0005773E"/>
    <w:rsid w:val="00057951"/>
    <w:rsid w:val="000579CB"/>
    <w:rsid w:val="00057A2C"/>
    <w:rsid w:val="00057EAD"/>
    <w:rsid w:val="00060739"/>
    <w:rsid w:val="00060B6B"/>
    <w:rsid w:val="00060BFD"/>
    <w:rsid w:val="00060C06"/>
    <w:rsid w:val="00060CB7"/>
    <w:rsid w:val="00060CCD"/>
    <w:rsid w:val="00060EF5"/>
    <w:rsid w:val="0006112F"/>
    <w:rsid w:val="00061298"/>
    <w:rsid w:val="00061302"/>
    <w:rsid w:val="000614A0"/>
    <w:rsid w:val="000615AA"/>
    <w:rsid w:val="000615AC"/>
    <w:rsid w:val="000616BF"/>
    <w:rsid w:val="0006170B"/>
    <w:rsid w:val="00061FB1"/>
    <w:rsid w:val="000620A1"/>
    <w:rsid w:val="000621CA"/>
    <w:rsid w:val="00062545"/>
    <w:rsid w:val="00062786"/>
    <w:rsid w:val="00062B67"/>
    <w:rsid w:val="00062BEB"/>
    <w:rsid w:val="00062C61"/>
    <w:rsid w:val="00062F07"/>
    <w:rsid w:val="000631D7"/>
    <w:rsid w:val="0006326A"/>
    <w:rsid w:val="000637BB"/>
    <w:rsid w:val="00063848"/>
    <w:rsid w:val="00063CCD"/>
    <w:rsid w:val="00063D45"/>
    <w:rsid w:val="00063FE6"/>
    <w:rsid w:val="0006435C"/>
    <w:rsid w:val="0006437F"/>
    <w:rsid w:val="00064457"/>
    <w:rsid w:val="00064488"/>
    <w:rsid w:val="000648A8"/>
    <w:rsid w:val="00064983"/>
    <w:rsid w:val="000651A3"/>
    <w:rsid w:val="00065222"/>
    <w:rsid w:val="00065D30"/>
    <w:rsid w:val="00065E34"/>
    <w:rsid w:val="000662C1"/>
    <w:rsid w:val="00066655"/>
    <w:rsid w:val="000668C0"/>
    <w:rsid w:val="00066997"/>
    <w:rsid w:val="000669CA"/>
    <w:rsid w:val="00066B7E"/>
    <w:rsid w:val="00066B8F"/>
    <w:rsid w:val="00066C3B"/>
    <w:rsid w:val="0006707C"/>
    <w:rsid w:val="000673B4"/>
    <w:rsid w:val="00067764"/>
    <w:rsid w:val="000677D7"/>
    <w:rsid w:val="00067803"/>
    <w:rsid w:val="00067CB2"/>
    <w:rsid w:val="00070338"/>
    <w:rsid w:val="00070343"/>
    <w:rsid w:val="00070A7F"/>
    <w:rsid w:val="00070EC8"/>
    <w:rsid w:val="00071011"/>
    <w:rsid w:val="000712F9"/>
    <w:rsid w:val="0007149A"/>
    <w:rsid w:val="00071701"/>
    <w:rsid w:val="00071AE7"/>
    <w:rsid w:val="00071D40"/>
    <w:rsid w:val="00071F41"/>
    <w:rsid w:val="000724DD"/>
    <w:rsid w:val="000725EC"/>
    <w:rsid w:val="0007270F"/>
    <w:rsid w:val="00072C81"/>
    <w:rsid w:val="00073060"/>
    <w:rsid w:val="00073199"/>
    <w:rsid w:val="0007319B"/>
    <w:rsid w:val="00073238"/>
    <w:rsid w:val="0007341B"/>
    <w:rsid w:val="000734C6"/>
    <w:rsid w:val="000735CB"/>
    <w:rsid w:val="00073601"/>
    <w:rsid w:val="0007391F"/>
    <w:rsid w:val="000739C4"/>
    <w:rsid w:val="0007422C"/>
    <w:rsid w:val="00074253"/>
    <w:rsid w:val="00074670"/>
    <w:rsid w:val="00074691"/>
    <w:rsid w:val="00074693"/>
    <w:rsid w:val="00074F6D"/>
    <w:rsid w:val="000755CA"/>
    <w:rsid w:val="0007577B"/>
    <w:rsid w:val="00075A5C"/>
    <w:rsid w:val="00075A7E"/>
    <w:rsid w:val="00075E00"/>
    <w:rsid w:val="00075EF0"/>
    <w:rsid w:val="00075F31"/>
    <w:rsid w:val="00076732"/>
    <w:rsid w:val="00076897"/>
    <w:rsid w:val="000769AC"/>
    <w:rsid w:val="000769F9"/>
    <w:rsid w:val="00076B3F"/>
    <w:rsid w:val="00076BDC"/>
    <w:rsid w:val="00076CE5"/>
    <w:rsid w:val="00076D5A"/>
    <w:rsid w:val="00076DAD"/>
    <w:rsid w:val="000771ED"/>
    <w:rsid w:val="0007760C"/>
    <w:rsid w:val="000778AB"/>
    <w:rsid w:val="00077A58"/>
    <w:rsid w:val="00077D4B"/>
    <w:rsid w:val="00077DE1"/>
    <w:rsid w:val="000801EB"/>
    <w:rsid w:val="00080281"/>
    <w:rsid w:val="00080454"/>
    <w:rsid w:val="000805B3"/>
    <w:rsid w:val="00080B13"/>
    <w:rsid w:val="00080EDD"/>
    <w:rsid w:val="0008130B"/>
    <w:rsid w:val="0008133B"/>
    <w:rsid w:val="00081D31"/>
    <w:rsid w:val="00081F8D"/>
    <w:rsid w:val="0008201D"/>
    <w:rsid w:val="00082173"/>
    <w:rsid w:val="00082186"/>
    <w:rsid w:val="000824FD"/>
    <w:rsid w:val="00082526"/>
    <w:rsid w:val="0008264D"/>
    <w:rsid w:val="00082855"/>
    <w:rsid w:val="000828E2"/>
    <w:rsid w:val="00082A81"/>
    <w:rsid w:val="00082E7C"/>
    <w:rsid w:val="00083005"/>
    <w:rsid w:val="000831F1"/>
    <w:rsid w:val="0008334E"/>
    <w:rsid w:val="0008340A"/>
    <w:rsid w:val="000834B7"/>
    <w:rsid w:val="00083B11"/>
    <w:rsid w:val="00084523"/>
    <w:rsid w:val="000847B2"/>
    <w:rsid w:val="00084A2A"/>
    <w:rsid w:val="00084C54"/>
    <w:rsid w:val="000850E1"/>
    <w:rsid w:val="000854B6"/>
    <w:rsid w:val="000856DC"/>
    <w:rsid w:val="000859AB"/>
    <w:rsid w:val="00085E24"/>
    <w:rsid w:val="000862DA"/>
    <w:rsid w:val="00086A9A"/>
    <w:rsid w:val="00086F78"/>
    <w:rsid w:val="00086FB4"/>
    <w:rsid w:val="00086FBD"/>
    <w:rsid w:val="000872C9"/>
    <w:rsid w:val="000873B3"/>
    <w:rsid w:val="00087A09"/>
    <w:rsid w:val="00087ABE"/>
    <w:rsid w:val="00087BE0"/>
    <w:rsid w:val="00087ECC"/>
    <w:rsid w:val="00087F15"/>
    <w:rsid w:val="00090763"/>
    <w:rsid w:val="000909D9"/>
    <w:rsid w:val="00090BA1"/>
    <w:rsid w:val="000910A1"/>
    <w:rsid w:val="0009139F"/>
    <w:rsid w:val="000914C7"/>
    <w:rsid w:val="0009213C"/>
    <w:rsid w:val="00092798"/>
    <w:rsid w:val="00092AEA"/>
    <w:rsid w:val="0009323F"/>
    <w:rsid w:val="00093278"/>
    <w:rsid w:val="000933AD"/>
    <w:rsid w:val="000937AC"/>
    <w:rsid w:val="00093845"/>
    <w:rsid w:val="000938E1"/>
    <w:rsid w:val="0009395E"/>
    <w:rsid w:val="00093A7D"/>
    <w:rsid w:val="00093CC6"/>
    <w:rsid w:val="00094184"/>
    <w:rsid w:val="00094409"/>
    <w:rsid w:val="00094966"/>
    <w:rsid w:val="00094E3A"/>
    <w:rsid w:val="00094F09"/>
    <w:rsid w:val="00095493"/>
    <w:rsid w:val="000954AB"/>
    <w:rsid w:val="00095FB8"/>
    <w:rsid w:val="0009602F"/>
    <w:rsid w:val="000961F1"/>
    <w:rsid w:val="00096C59"/>
    <w:rsid w:val="00097097"/>
    <w:rsid w:val="00097224"/>
    <w:rsid w:val="00097279"/>
    <w:rsid w:val="000973AB"/>
    <w:rsid w:val="0009759F"/>
    <w:rsid w:val="00097805"/>
    <w:rsid w:val="00097838"/>
    <w:rsid w:val="00097A67"/>
    <w:rsid w:val="00097C0F"/>
    <w:rsid w:val="00097FE0"/>
    <w:rsid w:val="000A04BC"/>
    <w:rsid w:val="000A0C6E"/>
    <w:rsid w:val="000A0C73"/>
    <w:rsid w:val="000A11D8"/>
    <w:rsid w:val="000A1237"/>
    <w:rsid w:val="000A133F"/>
    <w:rsid w:val="000A1948"/>
    <w:rsid w:val="000A209A"/>
    <w:rsid w:val="000A27C3"/>
    <w:rsid w:val="000A2A3F"/>
    <w:rsid w:val="000A2BBD"/>
    <w:rsid w:val="000A2E19"/>
    <w:rsid w:val="000A30A4"/>
    <w:rsid w:val="000A30B8"/>
    <w:rsid w:val="000A348D"/>
    <w:rsid w:val="000A3868"/>
    <w:rsid w:val="000A3906"/>
    <w:rsid w:val="000A3C0F"/>
    <w:rsid w:val="000A3F22"/>
    <w:rsid w:val="000A4470"/>
    <w:rsid w:val="000A4A61"/>
    <w:rsid w:val="000A4BF3"/>
    <w:rsid w:val="000A4DD0"/>
    <w:rsid w:val="000A5439"/>
    <w:rsid w:val="000A547F"/>
    <w:rsid w:val="000A54CD"/>
    <w:rsid w:val="000A55AC"/>
    <w:rsid w:val="000A55EB"/>
    <w:rsid w:val="000A5654"/>
    <w:rsid w:val="000A5DD0"/>
    <w:rsid w:val="000A6697"/>
    <w:rsid w:val="000A693B"/>
    <w:rsid w:val="000A693F"/>
    <w:rsid w:val="000A6B79"/>
    <w:rsid w:val="000A774A"/>
    <w:rsid w:val="000A776A"/>
    <w:rsid w:val="000A7C45"/>
    <w:rsid w:val="000B0342"/>
    <w:rsid w:val="000B06D5"/>
    <w:rsid w:val="000B072B"/>
    <w:rsid w:val="000B099B"/>
    <w:rsid w:val="000B09DA"/>
    <w:rsid w:val="000B0A20"/>
    <w:rsid w:val="000B0A96"/>
    <w:rsid w:val="000B0B86"/>
    <w:rsid w:val="000B0F6A"/>
    <w:rsid w:val="000B1100"/>
    <w:rsid w:val="000B1371"/>
    <w:rsid w:val="000B17A3"/>
    <w:rsid w:val="000B1904"/>
    <w:rsid w:val="000B1C91"/>
    <w:rsid w:val="000B2023"/>
    <w:rsid w:val="000B2243"/>
    <w:rsid w:val="000B2947"/>
    <w:rsid w:val="000B2BDE"/>
    <w:rsid w:val="000B2C39"/>
    <w:rsid w:val="000B2DFD"/>
    <w:rsid w:val="000B30E0"/>
    <w:rsid w:val="000B3315"/>
    <w:rsid w:val="000B36DE"/>
    <w:rsid w:val="000B3810"/>
    <w:rsid w:val="000B395D"/>
    <w:rsid w:val="000B39BC"/>
    <w:rsid w:val="000B3DD0"/>
    <w:rsid w:val="000B3E2C"/>
    <w:rsid w:val="000B4A70"/>
    <w:rsid w:val="000B4C9D"/>
    <w:rsid w:val="000B4FD5"/>
    <w:rsid w:val="000B5254"/>
    <w:rsid w:val="000B528C"/>
    <w:rsid w:val="000B5311"/>
    <w:rsid w:val="000B538B"/>
    <w:rsid w:val="000B5800"/>
    <w:rsid w:val="000B5812"/>
    <w:rsid w:val="000B583B"/>
    <w:rsid w:val="000B5A5B"/>
    <w:rsid w:val="000B5B5E"/>
    <w:rsid w:val="000B5E4B"/>
    <w:rsid w:val="000B6038"/>
    <w:rsid w:val="000B64F8"/>
    <w:rsid w:val="000B6554"/>
    <w:rsid w:val="000B6647"/>
    <w:rsid w:val="000B6762"/>
    <w:rsid w:val="000B67D1"/>
    <w:rsid w:val="000B6A4F"/>
    <w:rsid w:val="000B7C6C"/>
    <w:rsid w:val="000B7D79"/>
    <w:rsid w:val="000B7EED"/>
    <w:rsid w:val="000B7F09"/>
    <w:rsid w:val="000C0383"/>
    <w:rsid w:val="000C051C"/>
    <w:rsid w:val="000C07D6"/>
    <w:rsid w:val="000C07E2"/>
    <w:rsid w:val="000C0CA4"/>
    <w:rsid w:val="000C0D9F"/>
    <w:rsid w:val="000C1025"/>
    <w:rsid w:val="000C12F7"/>
    <w:rsid w:val="000C1315"/>
    <w:rsid w:val="000C15F3"/>
    <w:rsid w:val="000C1863"/>
    <w:rsid w:val="000C1A90"/>
    <w:rsid w:val="000C1BCE"/>
    <w:rsid w:val="000C28AD"/>
    <w:rsid w:val="000C2AA5"/>
    <w:rsid w:val="000C2E97"/>
    <w:rsid w:val="000C3288"/>
    <w:rsid w:val="000C376B"/>
    <w:rsid w:val="000C3901"/>
    <w:rsid w:val="000C3981"/>
    <w:rsid w:val="000C3BFB"/>
    <w:rsid w:val="000C3D18"/>
    <w:rsid w:val="000C3E8F"/>
    <w:rsid w:val="000C3F72"/>
    <w:rsid w:val="000C44D7"/>
    <w:rsid w:val="000C4A15"/>
    <w:rsid w:val="000C4AFA"/>
    <w:rsid w:val="000C4C30"/>
    <w:rsid w:val="000C4DB4"/>
    <w:rsid w:val="000C4EFC"/>
    <w:rsid w:val="000C5255"/>
    <w:rsid w:val="000C5B4D"/>
    <w:rsid w:val="000C5B57"/>
    <w:rsid w:val="000C5C5F"/>
    <w:rsid w:val="000C5F8D"/>
    <w:rsid w:val="000C664E"/>
    <w:rsid w:val="000C699C"/>
    <w:rsid w:val="000C69DC"/>
    <w:rsid w:val="000C6B80"/>
    <w:rsid w:val="000C6D23"/>
    <w:rsid w:val="000C6DE4"/>
    <w:rsid w:val="000C6DF9"/>
    <w:rsid w:val="000C7157"/>
    <w:rsid w:val="000C77BA"/>
    <w:rsid w:val="000C79E5"/>
    <w:rsid w:val="000C7C05"/>
    <w:rsid w:val="000D01AB"/>
    <w:rsid w:val="000D02FB"/>
    <w:rsid w:val="000D092E"/>
    <w:rsid w:val="000D0B74"/>
    <w:rsid w:val="000D0C33"/>
    <w:rsid w:val="000D0EBF"/>
    <w:rsid w:val="000D0FB2"/>
    <w:rsid w:val="000D127F"/>
    <w:rsid w:val="000D143C"/>
    <w:rsid w:val="000D1E3B"/>
    <w:rsid w:val="000D2015"/>
    <w:rsid w:val="000D2152"/>
    <w:rsid w:val="000D21E5"/>
    <w:rsid w:val="000D2FC0"/>
    <w:rsid w:val="000D30E8"/>
    <w:rsid w:val="000D3347"/>
    <w:rsid w:val="000D345A"/>
    <w:rsid w:val="000D3626"/>
    <w:rsid w:val="000D41AD"/>
    <w:rsid w:val="000D4228"/>
    <w:rsid w:val="000D4512"/>
    <w:rsid w:val="000D4522"/>
    <w:rsid w:val="000D4B75"/>
    <w:rsid w:val="000D4C04"/>
    <w:rsid w:val="000D4D1D"/>
    <w:rsid w:val="000D4F23"/>
    <w:rsid w:val="000D5033"/>
    <w:rsid w:val="000D51B5"/>
    <w:rsid w:val="000D5804"/>
    <w:rsid w:val="000D59F5"/>
    <w:rsid w:val="000D5AD4"/>
    <w:rsid w:val="000D5E37"/>
    <w:rsid w:val="000D5EA6"/>
    <w:rsid w:val="000D6259"/>
    <w:rsid w:val="000D6310"/>
    <w:rsid w:val="000D655E"/>
    <w:rsid w:val="000D657F"/>
    <w:rsid w:val="000D669D"/>
    <w:rsid w:val="000D6806"/>
    <w:rsid w:val="000D6A5A"/>
    <w:rsid w:val="000D6B37"/>
    <w:rsid w:val="000D7003"/>
    <w:rsid w:val="000D73B3"/>
    <w:rsid w:val="000D75F4"/>
    <w:rsid w:val="000D798D"/>
    <w:rsid w:val="000D7A08"/>
    <w:rsid w:val="000D7EA9"/>
    <w:rsid w:val="000D7F96"/>
    <w:rsid w:val="000E0187"/>
    <w:rsid w:val="000E041C"/>
    <w:rsid w:val="000E0C79"/>
    <w:rsid w:val="000E0E00"/>
    <w:rsid w:val="000E0EFB"/>
    <w:rsid w:val="000E112F"/>
    <w:rsid w:val="000E11DE"/>
    <w:rsid w:val="000E11F1"/>
    <w:rsid w:val="000E14B9"/>
    <w:rsid w:val="000E1590"/>
    <w:rsid w:val="000E1795"/>
    <w:rsid w:val="000E18F0"/>
    <w:rsid w:val="000E21AC"/>
    <w:rsid w:val="000E232A"/>
    <w:rsid w:val="000E263F"/>
    <w:rsid w:val="000E2798"/>
    <w:rsid w:val="000E2801"/>
    <w:rsid w:val="000E2848"/>
    <w:rsid w:val="000E2AC5"/>
    <w:rsid w:val="000E2D25"/>
    <w:rsid w:val="000E3173"/>
    <w:rsid w:val="000E36AA"/>
    <w:rsid w:val="000E3804"/>
    <w:rsid w:val="000E393B"/>
    <w:rsid w:val="000E3DCC"/>
    <w:rsid w:val="000E484D"/>
    <w:rsid w:val="000E4BC8"/>
    <w:rsid w:val="000E4CFF"/>
    <w:rsid w:val="000E4D05"/>
    <w:rsid w:val="000E545C"/>
    <w:rsid w:val="000E550F"/>
    <w:rsid w:val="000E553C"/>
    <w:rsid w:val="000E59FA"/>
    <w:rsid w:val="000E5A45"/>
    <w:rsid w:val="000E5C8F"/>
    <w:rsid w:val="000E5DA8"/>
    <w:rsid w:val="000E5EEB"/>
    <w:rsid w:val="000E6012"/>
    <w:rsid w:val="000E6213"/>
    <w:rsid w:val="000E637D"/>
    <w:rsid w:val="000E6434"/>
    <w:rsid w:val="000E6548"/>
    <w:rsid w:val="000E6764"/>
    <w:rsid w:val="000E67DC"/>
    <w:rsid w:val="000E6903"/>
    <w:rsid w:val="000E6A67"/>
    <w:rsid w:val="000E6A97"/>
    <w:rsid w:val="000E6B32"/>
    <w:rsid w:val="000E702F"/>
    <w:rsid w:val="000E723C"/>
    <w:rsid w:val="000E75EE"/>
    <w:rsid w:val="000E76F2"/>
    <w:rsid w:val="000E787E"/>
    <w:rsid w:val="000E7916"/>
    <w:rsid w:val="000E7A2F"/>
    <w:rsid w:val="000E7AEB"/>
    <w:rsid w:val="000E7C6D"/>
    <w:rsid w:val="000E7DB4"/>
    <w:rsid w:val="000E7DD7"/>
    <w:rsid w:val="000F0808"/>
    <w:rsid w:val="000F0A05"/>
    <w:rsid w:val="000F0B8E"/>
    <w:rsid w:val="000F0BA7"/>
    <w:rsid w:val="000F0DFC"/>
    <w:rsid w:val="000F0F9F"/>
    <w:rsid w:val="000F1078"/>
    <w:rsid w:val="000F1267"/>
    <w:rsid w:val="000F137F"/>
    <w:rsid w:val="000F1784"/>
    <w:rsid w:val="000F1830"/>
    <w:rsid w:val="000F19C6"/>
    <w:rsid w:val="000F1A97"/>
    <w:rsid w:val="000F1CD9"/>
    <w:rsid w:val="000F2578"/>
    <w:rsid w:val="000F2646"/>
    <w:rsid w:val="000F2688"/>
    <w:rsid w:val="000F2CDB"/>
    <w:rsid w:val="000F2DB4"/>
    <w:rsid w:val="000F2E5F"/>
    <w:rsid w:val="000F2E6C"/>
    <w:rsid w:val="000F32B1"/>
    <w:rsid w:val="000F33E3"/>
    <w:rsid w:val="000F33F7"/>
    <w:rsid w:val="000F34B2"/>
    <w:rsid w:val="000F369E"/>
    <w:rsid w:val="000F375E"/>
    <w:rsid w:val="000F3978"/>
    <w:rsid w:val="000F3DE9"/>
    <w:rsid w:val="000F412C"/>
    <w:rsid w:val="000F4312"/>
    <w:rsid w:val="000F4330"/>
    <w:rsid w:val="000F47D7"/>
    <w:rsid w:val="000F4B42"/>
    <w:rsid w:val="000F51B5"/>
    <w:rsid w:val="000F551D"/>
    <w:rsid w:val="000F560B"/>
    <w:rsid w:val="000F56B0"/>
    <w:rsid w:val="000F62E3"/>
    <w:rsid w:val="000F68E7"/>
    <w:rsid w:val="000F6D96"/>
    <w:rsid w:val="000F6EE9"/>
    <w:rsid w:val="000F6FD7"/>
    <w:rsid w:val="000F7185"/>
    <w:rsid w:val="000F7212"/>
    <w:rsid w:val="000F79CC"/>
    <w:rsid w:val="000F7A22"/>
    <w:rsid w:val="000F7B19"/>
    <w:rsid w:val="000F7B2E"/>
    <w:rsid w:val="000F7B95"/>
    <w:rsid w:val="001007B8"/>
    <w:rsid w:val="001008AA"/>
    <w:rsid w:val="00100A93"/>
    <w:rsid w:val="00101573"/>
    <w:rsid w:val="0010194D"/>
    <w:rsid w:val="001019D0"/>
    <w:rsid w:val="00101AFE"/>
    <w:rsid w:val="00101CB2"/>
    <w:rsid w:val="00101D85"/>
    <w:rsid w:val="00101D8B"/>
    <w:rsid w:val="00102036"/>
    <w:rsid w:val="00102840"/>
    <w:rsid w:val="00102AC2"/>
    <w:rsid w:val="00102C8E"/>
    <w:rsid w:val="00102EF7"/>
    <w:rsid w:val="001035BF"/>
    <w:rsid w:val="00103617"/>
    <w:rsid w:val="001036E9"/>
    <w:rsid w:val="001039CE"/>
    <w:rsid w:val="00103BB3"/>
    <w:rsid w:val="00103DB8"/>
    <w:rsid w:val="00103F9B"/>
    <w:rsid w:val="0010438E"/>
    <w:rsid w:val="00104396"/>
    <w:rsid w:val="00104482"/>
    <w:rsid w:val="00104ADC"/>
    <w:rsid w:val="001056FA"/>
    <w:rsid w:val="00105A74"/>
    <w:rsid w:val="00105D65"/>
    <w:rsid w:val="00106742"/>
    <w:rsid w:val="00106832"/>
    <w:rsid w:val="0010688C"/>
    <w:rsid w:val="00106A30"/>
    <w:rsid w:val="00106B27"/>
    <w:rsid w:val="00106B9C"/>
    <w:rsid w:val="00106CDD"/>
    <w:rsid w:val="00106D37"/>
    <w:rsid w:val="00107191"/>
    <w:rsid w:val="00107A40"/>
    <w:rsid w:val="00107C95"/>
    <w:rsid w:val="00107E6F"/>
    <w:rsid w:val="00107FC2"/>
    <w:rsid w:val="00110086"/>
    <w:rsid w:val="0011018D"/>
    <w:rsid w:val="00110315"/>
    <w:rsid w:val="001107F0"/>
    <w:rsid w:val="001109A5"/>
    <w:rsid w:val="00110E8F"/>
    <w:rsid w:val="0011104E"/>
    <w:rsid w:val="0011143E"/>
    <w:rsid w:val="00111A0C"/>
    <w:rsid w:val="00111D09"/>
    <w:rsid w:val="00111F73"/>
    <w:rsid w:val="001123DE"/>
    <w:rsid w:val="001123F8"/>
    <w:rsid w:val="00112456"/>
    <w:rsid w:val="00112488"/>
    <w:rsid w:val="00112712"/>
    <w:rsid w:val="001127C0"/>
    <w:rsid w:val="00112BD8"/>
    <w:rsid w:val="001132E0"/>
    <w:rsid w:val="001142BD"/>
    <w:rsid w:val="00114399"/>
    <w:rsid w:val="0011440C"/>
    <w:rsid w:val="001149CA"/>
    <w:rsid w:val="00114A6E"/>
    <w:rsid w:val="00114E21"/>
    <w:rsid w:val="00114F86"/>
    <w:rsid w:val="00115036"/>
    <w:rsid w:val="00115371"/>
    <w:rsid w:val="001153E9"/>
    <w:rsid w:val="0011586D"/>
    <w:rsid w:val="00115B93"/>
    <w:rsid w:val="00115EB3"/>
    <w:rsid w:val="00116254"/>
    <w:rsid w:val="00116424"/>
    <w:rsid w:val="0011694B"/>
    <w:rsid w:val="00116DCB"/>
    <w:rsid w:val="00116F62"/>
    <w:rsid w:val="001172EE"/>
    <w:rsid w:val="0011772E"/>
    <w:rsid w:val="001177F7"/>
    <w:rsid w:val="00117A21"/>
    <w:rsid w:val="00117A4F"/>
    <w:rsid w:val="00117AC0"/>
    <w:rsid w:val="00117FDB"/>
    <w:rsid w:val="0012045E"/>
    <w:rsid w:val="0012095A"/>
    <w:rsid w:val="0012101C"/>
    <w:rsid w:val="0012106F"/>
    <w:rsid w:val="001210E6"/>
    <w:rsid w:val="001211CF"/>
    <w:rsid w:val="00121482"/>
    <w:rsid w:val="00121503"/>
    <w:rsid w:val="00121BD2"/>
    <w:rsid w:val="0012242A"/>
    <w:rsid w:val="00122667"/>
    <w:rsid w:val="00122AC5"/>
    <w:rsid w:val="00122EFB"/>
    <w:rsid w:val="00123351"/>
    <w:rsid w:val="00123A0B"/>
    <w:rsid w:val="00123AFD"/>
    <w:rsid w:val="00124001"/>
    <w:rsid w:val="001240A5"/>
    <w:rsid w:val="00124384"/>
    <w:rsid w:val="0012453F"/>
    <w:rsid w:val="001248B6"/>
    <w:rsid w:val="00124B27"/>
    <w:rsid w:val="00124D92"/>
    <w:rsid w:val="00124E94"/>
    <w:rsid w:val="00125153"/>
    <w:rsid w:val="00125597"/>
    <w:rsid w:val="0012560C"/>
    <w:rsid w:val="00126487"/>
    <w:rsid w:val="0012665F"/>
    <w:rsid w:val="0012690C"/>
    <w:rsid w:val="00126BBA"/>
    <w:rsid w:val="00126C11"/>
    <w:rsid w:val="00126C49"/>
    <w:rsid w:val="001278CA"/>
    <w:rsid w:val="001278EE"/>
    <w:rsid w:val="00127C84"/>
    <w:rsid w:val="00127C9C"/>
    <w:rsid w:val="0013032A"/>
    <w:rsid w:val="0013048E"/>
    <w:rsid w:val="00130774"/>
    <w:rsid w:val="0013104B"/>
    <w:rsid w:val="001312F4"/>
    <w:rsid w:val="001317A9"/>
    <w:rsid w:val="0013184A"/>
    <w:rsid w:val="00131A39"/>
    <w:rsid w:val="00131BFA"/>
    <w:rsid w:val="00131DAC"/>
    <w:rsid w:val="00131FB3"/>
    <w:rsid w:val="001320B2"/>
    <w:rsid w:val="001320D2"/>
    <w:rsid w:val="001321CB"/>
    <w:rsid w:val="00132524"/>
    <w:rsid w:val="00132A93"/>
    <w:rsid w:val="00132D0E"/>
    <w:rsid w:val="00133004"/>
    <w:rsid w:val="001331DD"/>
    <w:rsid w:val="00133244"/>
    <w:rsid w:val="001332B8"/>
    <w:rsid w:val="00133B81"/>
    <w:rsid w:val="00133C09"/>
    <w:rsid w:val="00133CF6"/>
    <w:rsid w:val="00133EBD"/>
    <w:rsid w:val="00134001"/>
    <w:rsid w:val="0013413B"/>
    <w:rsid w:val="001341C3"/>
    <w:rsid w:val="0013445B"/>
    <w:rsid w:val="001348A1"/>
    <w:rsid w:val="00134AF9"/>
    <w:rsid w:val="00134BC1"/>
    <w:rsid w:val="00134C51"/>
    <w:rsid w:val="001350B8"/>
    <w:rsid w:val="001351AE"/>
    <w:rsid w:val="001352B3"/>
    <w:rsid w:val="001355D0"/>
    <w:rsid w:val="0013577F"/>
    <w:rsid w:val="0013596D"/>
    <w:rsid w:val="0013679F"/>
    <w:rsid w:val="00136C64"/>
    <w:rsid w:val="00137B62"/>
    <w:rsid w:val="00137B68"/>
    <w:rsid w:val="00137C3E"/>
    <w:rsid w:val="0014065F"/>
    <w:rsid w:val="001409CF"/>
    <w:rsid w:val="00140E9C"/>
    <w:rsid w:val="00140ED1"/>
    <w:rsid w:val="00140F93"/>
    <w:rsid w:val="001417E8"/>
    <w:rsid w:val="001418C0"/>
    <w:rsid w:val="00141F87"/>
    <w:rsid w:val="0014202C"/>
    <w:rsid w:val="0014219D"/>
    <w:rsid w:val="0014239F"/>
    <w:rsid w:val="001427A0"/>
    <w:rsid w:val="00142B35"/>
    <w:rsid w:val="00142F68"/>
    <w:rsid w:val="0014319C"/>
    <w:rsid w:val="00143236"/>
    <w:rsid w:val="00143564"/>
    <w:rsid w:val="001439B3"/>
    <w:rsid w:val="00143C9C"/>
    <w:rsid w:val="00143D41"/>
    <w:rsid w:val="00143F32"/>
    <w:rsid w:val="001440AE"/>
    <w:rsid w:val="00144220"/>
    <w:rsid w:val="0014439E"/>
    <w:rsid w:val="00144965"/>
    <w:rsid w:val="00144E5E"/>
    <w:rsid w:val="00145197"/>
    <w:rsid w:val="0014525C"/>
    <w:rsid w:val="001454B9"/>
    <w:rsid w:val="001457C7"/>
    <w:rsid w:val="0014582C"/>
    <w:rsid w:val="00145918"/>
    <w:rsid w:val="00145A56"/>
    <w:rsid w:val="00145B97"/>
    <w:rsid w:val="00145D03"/>
    <w:rsid w:val="001460C0"/>
    <w:rsid w:val="00146145"/>
    <w:rsid w:val="00146276"/>
    <w:rsid w:val="00146451"/>
    <w:rsid w:val="00146A3E"/>
    <w:rsid w:val="00146AF2"/>
    <w:rsid w:val="001470AC"/>
    <w:rsid w:val="00147601"/>
    <w:rsid w:val="00147B53"/>
    <w:rsid w:val="00147BDA"/>
    <w:rsid w:val="00150560"/>
    <w:rsid w:val="00150874"/>
    <w:rsid w:val="00150885"/>
    <w:rsid w:val="00150937"/>
    <w:rsid w:val="00151076"/>
    <w:rsid w:val="0015120E"/>
    <w:rsid w:val="00151476"/>
    <w:rsid w:val="001514B2"/>
    <w:rsid w:val="00151B86"/>
    <w:rsid w:val="00151BA5"/>
    <w:rsid w:val="00152251"/>
    <w:rsid w:val="0015241F"/>
    <w:rsid w:val="001527C9"/>
    <w:rsid w:val="00152BED"/>
    <w:rsid w:val="00152C9E"/>
    <w:rsid w:val="0015350C"/>
    <w:rsid w:val="0015398F"/>
    <w:rsid w:val="00153A1F"/>
    <w:rsid w:val="00153A92"/>
    <w:rsid w:val="00154082"/>
    <w:rsid w:val="001540F4"/>
    <w:rsid w:val="0015428C"/>
    <w:rsid w:val="001542BF"/>
    <w:rsid w:val="001548CF"/>
    <w:rsid w:val="00154E58"/>
    <w:rsid w:val="00154EBD"/>
    <w:rsid w:val="00155119"/>
    <w:rsid w:val="001554CE"/>
    <w:rsid w:val="001556AD"/>
    <w:rsid w:val="0015599F"/>
    <w:rsid w:val="00155F93"/>
    <w:rsid w:val="0015604E"/>
    <w:rsid w:val="001561DB"/>
    <w:rsid w:val="0015649B"/>
    <w:rsid w:val="001565DA"/>
    <w:rsid w:val="00156942"/>
    <w:rsid w:val="00156A14"/>
    <w:rsid w:val="00156A41"/>
    <w:rsid w:val="00156A98"/>
    <w:rsid w:val="001576CA"/>
    <w:rsid w:val="00157877"/>
    <w:rsid w:val="00157A8E"/>
    <w:rsid w:val="00157E3B"/>
    <w:rsid w:val="00157EE3"/>
    <w:rsid w:val="001603DF"/>
    <w:rsid w:val="0016045C"/>
    <w:rsid w:val="001606A9"/>
    <w:rsid w:val="001606CB"/>
    <w:rsid w:val="001607FE"/>
    <w:rsid w:val="00160D83"/>
    <w:rsid w:val="00161101"/>
    <w:rsid w:val="00161685"/>
    <w:rsid w:val="00162082"/>
    <w:rsid w:val="001620C2"/>
    <w:rsid w:val="00162497"/>
    <w:rsid w:val="0016281A"/>
    <w:rsid w:val="00162822"/>
    <w:rsid w:val="00162D23"/>
    <w:rsid w:val="00162E5E"/>
    <w:rsid w:val="001633A9"/>
    <w:rsid w:val="001634F0"/>
    <w:rsid w:val="00163B25"/>
    <w:rsid w:val="00163BFB"/>
    <w:rsid w:val="00163E31"/>
    <w:rsid w:val="001640D6"/>
    <w:rsid w:val="00164242"/>
    <w:rsid w:val="001642DD"/>
    <w:rsid w:val="001642F9"/>
    <w:rsid w:val="001643C0"/>
    <w:rsid w:val="00164660"/>
    <w:rsid w:val="0016489C"/>
    <w:rsid w:val="00164CAF"/>
    <w:rsid w:val="0016515F"/>
    <w:rsid w:val="00165392"/>
    <w:rsid w:val="00165572"/>
    <w:rsid w:val="001658B8"/>
    <w:rsid w:val="001659AC"/>
    <w:rsid w:val="00165B33"/>
    <w:rsid w:val="00165B62"/>
    <w:rsid w:val="00165C3B"/>
    <w:rsid w:val="00165DEB"/>
    <w:rsid w:val="00165E07"/>
    <w:rsid w:val="0016646C"/>
    <w:rsid w:val="00166560"/>
    <w:rsid w:val="0016659D"/>
    <w:rsid w:val="001665CA"/>
    <w:rsid w:val="00166681"/>
    <w:rsid w:val="00166770"/>
    <w:rsid w:val="001669BC"/>
    <w:rsid w:val="00166A57"/>
    <w:rsid w:val="00166AA0"/>
    <w:rsid w:val="00167795"/>
    <w:rsid w:val="00167996"/>
    <w:rsid w:val="00167F62"/>
    <w:rsid w:val="001703FA"/>
    <w:rsid w:val="001707B4"/>
    <w:rsid w:val="00170AB2"/>
    <w:rsid w:val="00170BA6"/>
    <w:rsid w:val="00171565"/>
    <w:rsid w:val="001715EF"/>
    <w:rsid w:val="001717AC"/>
    <w:rsid w:val="001718BF"/>
    <w:rsid w:val="001719EE"/>
    <w:rsid w:val="00171D6B"/>
    <w:rsid w:val="00171F46"/>
    <w:rsid w:val="00172156"/>
    <w:rsid w:val="0017276A"/>
    <w:rsid w:val="00172B66"/>
    <w:rsid w:val="00172BC7"/>
    <w:rsid w:val="00172C65"/>
    <w:rsid w:val="00172D40"/>
    <w:rsid w:val="001731A2"/>
    <w:rsid w:val="00173726"/>
    <w:rsid w:val="0017375F"/>
    <w:rsid w:val="00173B01"/>
    <w:rsid w:val="00174393"/>
    <w:rsid w:val="001747C1"/>
    <w:rsid w:val="001748F9"/>
    <w:rsid w:val="00174EA4"/>
    <w:rsid w:val="0017591F"/>
    <w:rsid w:val="00175FA1"/>
    <w:rsid w:val="00176082"/>
    <w:rsid w:val="0017626D"/>
    <w:rsid w:val="0017639F"/>
    <w:rsid w:val="00176811"/>
    <w:rsid w:val="00176898"/>
    <w:rsid w:val="001768E6"/>
    <w:rsid w:val="001769B5"/>
    <w:rsid w:val="001769CC"/>
    <w:rsid w:val="00176B12"/>
    <w:rsid w:val="00176D37"/>
    <w:rsid w:val="001771AC"/>
    <w:rsid w:val="00177256"/>
    <w:rsid w:val="001772C4"/>
    <w:rsid w:val="001773DD"/>
    <w:rsid w:val="00177442"/>
    <w:rsid w:val="0017766C"/>
    <w:rsid w:val="00177768"/>
    <w:rsid w:val="00177925"/>
    <w:rsid w:val="00177954"/>
    <w:rsid w:val="00177AB1"/>
    <w:rsid w:val="00177B18"/>
    <w:rsid w:val="00180076"/>
    <w:rsid w:val="001800D1"/>
    <w:rsid w:val="00180235"/>
    <w:rsid w:val="001804B9"/>
    <w:rsid w:val="00180816"/>
    <w:rsid w:val="00180899"/>
    <w:rsid w:val="00181345"/>
    <w:rsid w:val="00181609"/>
    <w:rsid w:val="001819C3"/>
    <w:rsid w:val="00182028"/>
    <w:rsid w:val="00182333"/>
    <w:rsid w:val="0018249E"/>
    <w:rsid w:val="0018254D"/>
    <w:rsid w:val="00182D24"/>
    <w:rsid w:val="00182EFB"/>
    <w:rsid w:val="00183117"/>
    <w:rsid w:val="0018330D"/>
    <w:rsid w:val="001834CF"/>
    <w:rsid w:val="001838D7"/>
    <w:rsid w:val="00183C86"/>
    <w:rsid w:val="00183FAA"/>
    <w:rsid w:val="001840D8"/>
    <w:rsid w:val="001844D2"/>
    <w:rsid w:val="001848F5"/>
    <w:rsid w:val="00184C8A"/>
    <w:rsid w:val="00184DE6"/>
    <w:rsid w:val="00184FE1"/>
    <w:rsid w:val="0018511D"/>
    <w:rsid w:val="00185B51"/>
    <w:rsid w:val="00185F58"/>
    <w:rsid w:val="0018600B"/>
    <w:rsid w:val="001871D3"/>
    <w:rsid w:val="001873EC"/>
    <w:rsid w:val="001879E3"/>
    <w:rsid w:val="00187B56"/>
    <w:rsid w:val="00187BD7"/>
    <w:rsid w:val="001908F2"/>
    <w:rsid w:val="00191665"/>
    <w:rsid w:val="00191E59"/>
    <w:rsid w:val="00192079"/>
    <w:rsid w:val="00192844"/>
    <w:rsid w:val="00192C7D"/>
    <w:rsid w:val="00192E5D"/>
    <w:rsid w:val="001934BE"/>
    <w:rsid w:val="00193660"/>
    <w:rsid w:val="00193804"/>
    <w:rsid w:val="00193BE9"/>
    <w:rsid w:val="001940DD"/>
    <w:rsid w:val="00194152"/>
    <w:rsid w:val="00194193"/>
    <w:rsid w:val="0019426C"/>
    <w:rsid w:val="0019457A"/>
    <w:rsid w:val="0019461B"/>
    <w:rsid w:val="001948DD"/>
    <w:rsid w:val="00194A7B"/>
    <w:rsid w:val="00194BA3"/>
    <w:rsid w:val="00194E19"/>
    <w:rsid w:val="001951B5"/>
    <w:rsid w:val="001952EA"/>
    <w:rsid w:val="00195805"/>
    <w:rsid w:val="001958AD"/>
    <w:rsid w:val="00195C97"/>
    <w:rsid w:val="00195D40"/>
    <w:rsid w:val="00195DD7"/>
    <w:rsid w:val="00196299"/>
    <w:rsid w:val="00196403"/>
    <w:rsid w:val="00196674"/>
    <w:rsid w:val="00196AFB"/>
    <w:rsid w:val="00196DC8"/>
    <w:rsid w:val="00196DD8"/>
    <w:rsid w:val="00196E33"/>
    <w:rsid w:val="0019704E"/>
    <w:rsid w:val="00197598"/>
    <w:rsid w:val="0019771F"/>
    <w:rsid w:val="00197A53"/>
    <w:rsid w:val="00197BCE"/>
    <w:rsid w:val="00197E38"/>
    <w:rsid w:val="001A01B8"/>
    <w:rsid w:val="001A07C8"/>
    <w:rsid w:val="001A0867"/>
    <w:rsid w:val="001A0932"/>
    <w:rsid w:val="001A0B65"/>
    <w:rsid w:val="001A0E1D"/>
    <w:rsid w:val="001A0FDB"/>
    <w:rsid w:val="001A149C"/>
    <w:rsid w:val="001A1549"/>
    <w:rsid w:val="001A16A5"/>
    <w:rsid w:val="001A1AD8"/>
    <w:rsid w:val="001A204F"/>
    <w:rsid w:val="001A2096"/>
    <w:rsid w:val="001A20A9"/>
    <w:rsid w:val="001A20AC"/>
    <w:rsid w:val="001A21C7"/>
    <w:rsid w:val="001A22FA"/>
    <w:rsid w:val="001A2411"/>
    <w:rsid w:val="001A2416"/>
    <w:rsid w:val="001A2801"/>
    <w:rsid w:val="001A2B30"/>
    <w:rsid w:val="001A2D11"/>
    <w:rsid w:val="001A30A7"/>
    <w:rsid w:val="001A3321"/>
    <w:rsid w:val="001A3472"/>
    <w:rsid w:val="001A3A66"/>
    <w:rsid w:val="001A3C8A"/>
    <w:rsid w:val="001A3D3A"/>
    <w:rsid w:val="001A4037"/>
    <w:rsid w:val="001A4633"/>
    <w:rsid w:val="001A487F"/>
    <w:rsid w:val="001A4D99"/>
    <w:rsid w:val="001A52E7"/>
    <w:rsid w:val="001A5641"/>
    <w:rsid w:val="001A5C08"/>
    <w:rsid w:val="001A5C12"/>
    <w:rsid w:val="001A5D13"/>
    <w:rsid w:val="001A5F43"/>
    <w:rsid w:val="001A687D"/>
    <w:rsid w:val="001A6AD8"/>
    <w:rsid w:val="001A6C5D"/>
    <w:rsid w:val="001A6F4D"/>
    <w:rsid w:val="001A70B1"/>
    <w:rsid w:val="001A734B"/>
    <w:rsid w:val="001A77D2"/>
    <w:rsid w:val="001A7967"/>
    <w:rsid w:val="001A7AFF"/>
    <w:rsid w:val="001B041F"/>
    <w:rsid w:val="001B0550"/>
    <w:rsid w:val="001B074B"/>
    <w:rsid w:val="001B09F0"/>
    <w:rsid w:val="001B0CED"/>
    <w:rsid w:val="001B0E55"/>
    <w:rsid w:val="001B12D0"/>
    <w:rsid w:val="001B14AF"/>
    <w:rsid w:val="001B167F"/>
    <w:rsid w:val="001B1754"/>
    <w:rsid w:val="001B2CDF"/>
    <w:rsid w:val="001B2D8C"/>
    <w:rsid w:val="001B2E20"/>
    <w:rsid w:val="001B2ED8"/>
    <w:rsid w:val="001B3097"/>
    <w:rsid w:val="001B31CD"/>
    <w:rsid w:val="001B395B"/>
    <w:rsid w:val="001B3A95"/>
    <w:rsid w:val="001B3BD3"/>
    <w:rsid w:val="001B3BEC"/>
    <w:rsid w:val="001B3C22"/>
    <w:rsid w:val="001B3C93"/>
    <w:rsid w:val="001B3D0C"/>
    <w:rsid w:val="001B3FC6"/>
    <w:rsid w:val="001B42BD"/>
    <w:rsid w:val="001B4A46"/>
    <w:rsid w:val="001B4A84"/>
    <w:rsid w:val="001B4D3C"/>
    <w:rsid w:val="001B5132"/>
    <w:rsid w:val="001B5AAC"/>
    <w:rsid w:val="001B5C23"/>
    <w:rsid w:val="001B5FC3"/>
    <w:rsid w:val="001B6631"/>
    <w:rsid w:val="001B68E8"/>
    <w:rsid w:val="001B6993"/>
    <w:rsid w:val="001B69C8"/>
    <w:rsid w:val="001B79D5"/>
    <w:rsid w:val="001B7C66"/>
    <w:rsid w:val="001C0090"/>
    <w:rsid w:val="001C03B8"/>
    <w:rsid w:val="001C084E"/>
    <w:rsid w:val="001C08E2"/>
    <w:rsid w:val="001C0A93"/>
    <w:rsid w:val="001C0C0F"/>
    <w:rsid w:val="001C1005"/>
    <w:rsid w:val="001C14EF"/>
    <w:rsid w:val="001C16AA"/>
    <w:rsid w:val="001C17C2"/>
    <w:rsid w:val="001C17E2"/>
    <w:rsid w:val="001C17F6"/>
    <w:rsid w:val="001C1876"/>
    <w:rsid w:val="001C18C0"/>
    <w:rsid w:val="001C1AE9"/>
    <w:rsid w:val="001C1EB2"/>
    <w:rsid w:val="001C2095"/>
    <w:rsid w:val="001C2229"/>
    <w:rsid w:val="001C2A25"/>
    <w:rsid w:val="001C2AAE"/>
    <w:rsid w:val="001C2B15"/>
    <w:rsid w:val="001C3056"/>
    <w:rsid w:val="001C36E6"/>
    <w:rsid w:val="001C385F"/>
    <w:rsid w:val="001C3A5F"/>
    <w:rsid w:val="001C4125"/>
    <w:rsid w:val="001C41BF"/>
    <w:rsid w:val="001C4363"/>
    <w:rsid w:val="001C441A"/>
    <w:rsid w:val="001C44C3"/>
    <w:rsid w:val="001C45C7"/>
    <w:rsid w:val="001C46AF"/>
    <w:rsid w:val="001C489E"/>
    <w:rsid w:val="001C4BDC"/>
    <w:rsid w:val="001C5717"/>
    <w:rsid w:val="001C5740"/>
    <w:rsid w:val="001C5DF6"/>
    <w:rsid w:val="001C5FEB"/>
    <w:rsid w:val="001C61DC"/>
    <w:rsid w:val="001C6ABD"/>
    <w:rsid w:val="001C6FD8"/>
    <w:rsid w:val="001C7050"/>
    <w:rsid w:val="001C72A9"/>
    <w:rsid w:val="001C73A1"/>
    <w:rsid w:val="001C757E"/>
    <w:rsid w:val="001C7740"/>
    <w:rsid w:val="001C782F"/>
    <w:rsid w:val="001C78C8"/>
    <w:rsid w:val="001C79A9"/>
    <w:rsid w:val="001C7EB7"/>
    <w:rsid w:val="001D0299"/>
    <w:rsid w:val="001D04A8"/>
    <w:rsid w:val="001D0AA2"/>
    <w:rsid w:val="001D0C93"/>
    <w:rsid w:val="001D0F6A"/>
    <w:rsid w:val="001D1437"/>
    <w:rsid w:val="001D1523"/>
    <w:rsid w:val="001D1E85"/>
    <w:rsid w:val="001D1E86"/>
    <w:rsid w:val="001D212D"/>
    <w:rsid w:val="001D24A2"/>
    <w:rsid w:val="001D2750"/>
    <w:rsid w:val="001D2D84"/>
    <w:rsid w:val="001D2E33"/>
    <w:rsid w:val="001D3555"/>
    <w:rsid w:val="001D3D1E"/>
    <w:rsid w:val="001D3E6F"/>
    <w:rsid w:val="001D3F65"/>
    <w:rsid w:val="001D4046"/>
    <w:rsid w:val="001D409B"/>
    <w:rsid w:val="001D484B"/>
    <w:rsid w:val="001D48BB"/>
    <w:rsid w:val="001D51F5"/>
    <w:rsid w:val="001D5528"/>
    <w:rsid w:val="001D5781"/>
    <w:rsid w:val="001D5811"/>
    <w:rsid w:val="001D58C5"/>
    <w:rsid w:val="001D59FE"/>
    <w:rsid w:val="001D5C90"/>
    <w:rsid w:val="001D5D47"/>
    <w:rsid w:val="001D60BF"/>
    <w:rsid w:val="001D6175"/>
    <w:rsid w:val="001D6785"/>
    <w:rsid w:val="001D67CC"/>
    <w:rsid w:val="001D68F5"/>
    <w:rsid w:val="001D69AB"/>
    <w:rsid w:val="001D6C0D"/>
    <w:rsid w:val="001D70D6"/>
    <w:rsid w:val="001D713A"/>
    <w:rsid w:val="001D72B3"/>
    <w:rsid w:val="001D751E"/>
    <w:rsid w:val="001D7A4F"/>
    <w:rsid w:val="001D7C01"/>
    <w:rsid w:val="001D7F63"/>
    <w:rsid w:val="001E01AE"/>
    <w:rsid w:val="001E06DB"/>
    <w:rsid w:val="001E0824"/>
    <w:rsid w:val="001E0923"/>
    <w:rsid w:val="001E0B43"/>
    <w:rsid w:val="001E0E22"/>
    <w:rsid w:val="001E0EE9"/>
    <w:rsid w:val="001E1390"/>
    <w:rsid w:val="001E16C4"/>
    <w:rsid w:val="001E1D32"/>
    <w:rsid w:val="001E1E86"/>
    <w:rsid w:val="001E225D"/>
    <w:rsid w:val="001E24CF"/>
    <w:rsid w:val="001E2558"/>
    <w:rsid w:val="001E28D6"/>
    <w:rsid w:val="001E2B06"/>
    <w:rsid w:val="001E2B96"/>
    <w:rsid w:val="001E31FD"/>
    <w:rsid w:val="001E32C9"/>
    <w:rsid w:val="001E32E7"/>
    <w:rsid w:val="001E3423"/>
    <w:rsid w:val="001E39EF"/>
    <w:rsid w:val="001E3BE9"/>
    <w:rsid w:val="001E4DCA"/>
    <w:rsid w:val="001E4F41"/>
    <w:rsid w:val="001E53EF"/>
    <w:rsid w:val="001E54ED"/>
    <w:rsid w:val="001E5503"/>
    <w:rsid w:val="001E57E7"/>
    <w:rsid w:val="001E5974"/>
    <w:rsid w:val="001E5D8A"/>
    <w:rsid w:val="001E5E4F"/>
    <w:rsid w:val="001E5ED2"/>
    <w:rsid w:val="001E60B3"/>
    <w:rsid w:val="001E6147"/>
    <w:rsid w:val="001E6199"/>
    <w:rsid w:val="001E61DA"/>
    <w:rsid w:val="001E636C"/>
    <w:rsid w:val="001E641B"/>
    <w:rsid w:val="001E68B2"/>
    <w:rsid w:val="001E6B9F"/>
    <w:rsid w:val="001E724E"/>
    <w:rsid w:val="001E734F"/>
    <w:rsid w:val="001E7363"/>
    <w:rsid w:val="001E7524"/>
    <w:rsid w:val="001E7585"/>
    <w:rsid w:val="001E7928"/>
    <w:rsid w:val="001E798B"/>
    <w:rsid w:val="001E7AFE"/>
    <w:rsid w:val="001E7C28"/>
    <w:rsid w:val="001E7E8F"/>
    <w:rsid w:val="001E7F23"/>
    <w:rsid w:val="001F0597"/>
    <w:rsid w:val="001F0608"/>
    <w:rsid w:val="001F0996"/>
    <w:rsid w:val="001F0AC9"/>
    <w:rsid w:val="001F0F98"/>
    <w:rsid w:val="001F11A0"/>
    <w:rsid w:val="001F13E9"/>
    <w:rsid w:val="001F16BF"/>
    <w:rsid w:val="001F17ED"/>
    <w:rsid w:val="001F17F1"/>
    <w:rsid w:val="001F1A01"/>
    <w:rsid w:val="001F297B"/>
    <w:rsid w:val="001F2EAF"/>
    <w:rsid w:val="001F2F12"/>
    <w:rsid w:val="001F2FF6"/>
    <w:rsid w:val="001F3000"/>
    <w:rsid w:val="001F3126"/>
    <w:rsid w:val="001F361C"/>
    <w:rsid w:val="001F3810"/>
    <w:rsid w:val="001F396F"/>
    <w:rsid w:val="001F3AA2"/>
    <w:rsid w:val="001F3C00"/>
    <w:rsid w:val="001F4051"/>
    <w:rsid w:val="001F42AE"/>
    <w:rsid w:val="001F481A"/>
    <w:rsid w:val="001F4FB7"/>
    <w:rsid w:val="001F50AD"/>
    <w:rsid w:val="001F57BB"/>
    <w:rsid w:val="001F5861"/>
    <w:rsid w:val="001F5918"/>
    <w:rsid w:val="001F5B5F"/>
    <w:rsid w:val="001F64B1"/>
    <w:rsid w:val="001F684B"/>
    <w:rsid w:val="001F6922"/>
    <w:rsid w:val="001F69CC"/>
    <w:rsid w:val="001F6D6E"/>
    <w:rsid w:val="001F7217"/>
    <w:rsid w:val="001F7405"/>
    <w:rsid w:val="001F78AD"/>
    <w:rsid w:val="001F78F4"/>
    <w:rsid w:val="001F7E2B"/>
    <w:rsid w:val="001F7E3B"/>
    <w:rsid w:val="00200502"/>
    <w:rsid w:val="00200A1D"/>
    <w:rsid w:val="00200C7A"/>
    <w:rsid w:val="00200CCB"/>
    <w:rsid w:val="00200E78"/>
    <w:rsid w:val="00200ECA"/>
    <w:rsid w:val="00200EF0"/>
    <w:rsid w:val="00201038"/>
    <w:rsid w:val="0020114E"/>
    <w:rsid w:val="002011EE"/>
    <w:rsid w:val="00201438"/>
    <w:rsid w:val="00201476"/>
    <w:rsid w:val="002014DF"/>
    <w:rsid w:val="00201670"/>
    <w:rsid w:val="002019E8"/>
    <w:rsid w:val="00201B4C"/>
    <w:rsid w:val="00201D76"/>
    <w:rsid w:val="00201DFB"/>
    <w:rsid w:val="0020252A"/>
    <w:rsid w:val="00202774"/>
    <w:rsid w:val="00202C05"/>
    <w:rsid w:val="00202C8D"/>
    <w:rsid w:val="00202D12"/>
    <w:rsid w:val="002033E4"/>
    <w:rsid w:val="0020345B"/>
    <w:rsid w:val="002038AF"/>
    <w:rsid w:val="00203BA2"/>
    <w:rsid w:val="00203D95"/>
    <w:rsid w:val="00203DF7"/>
    <w:rsid w:val="00204159"/>
    <w:rsid w:val="0020415A"/>
    <w:rsid w:val="00204232"/>
    <w:rsid w:val="002042B4"/>
    <w:rsid w:val="002042CD"/>
    <w:rsid w:val="00204C08"/>
    <w:rsid w:val="00204EA9"/>
    <w:rsid w:val="00204F83"/>
    <w:rsid w:val="00205030"/>
    <w:rsid w:val="00205617"/>
    <w:rsid w:val="002056C7"/>
    <w:rsid w:val="00205D30"/>
    <w:rsid w:val="00205E03"/>
    <w:rsid w:val="0020629E"/>
    <w:rsid w:val="002069AA"/>
    <w:rsid w:val="002069C6"/>
    <w:rsid w:val="002071A4"/>
    <w:rsid w:val="0020730E"/>
    <w:rsid w:val="002077BD"/>
    <w:rsid w:val="002079F0"/>
    <w:rsid w:val="00207DA0"/>
    <w:rsid w:val="00207DD9"/>
    <w:rsid w:val="00210283"/>
    <w:rsid w:val="00210532"/>
    <w:rsid w:val="00210A3A"/>
    <w:rsid w:val="00210BCB"/>
    <w:rsid w:val="00211580"/>
    <w:rsid w:val="002116AD"/>
    <w:rsid w:val="0021177D"/>
    <w:rsid w:val="00212169"/>
    <w:rsid w:val="00212269"/>
    <w:rsid w:val="00212296"/>
    <w:rsid w:val="002123EA"/>
    <w:rsid w:val="002125B6"/>
    <w:rsid w:val="002126D0"/>
    <w:rsid w:val="0021273A"/>
    <w:rsid w:val="00212A70"/>
    <w:rsid w:val="00212A76"/>
    <w:rsid w:val="00212EBF"/>
    <w:rsid w:val="00212EF7"/>
    <w:rsid w:val="0021328D"/>
    <w:rsid w:val="0021335A"/>
    <w:rsid w:val="0021365E"/>
    <w:rsid w:val="00213859"/>
    <w:rsid w:val="002138F2"/>
    <w:rsid w:val="00213F9D"/>
    <w:rsid w:val="00214076"/>
    <w:rsid w:val="002145B2"/>
    <w:rsid w:val="00214677"/>
    <w:rsid w:val="0021472D"/>
    <w:rsid w:val="00214A27"/>
    <w:rsid w:val="00214C7F"/>
    <w:rsid w:val="00214CB4"/>
    <w:rsid w:val="00214F4D"/>
    <w:rsid w:val="0021513E"/>
    <w:rsid w:val="00215403"/>
    <w:rsid w:val="002154E5"/>
    <w:rsid w:val="002158FD"/>
    <w:rsid w:val="00215F16"/>
    <w:rsid w:val="00216369"/>
    <w:rsid w:val="0021658B"/>
    <w:rsid w:val="002169B7"/>
    <w:rsid w:val="002169F4"/>
    <w:rsid w:val="00216A23"/>
    <w:rsid w:val="00216A98"/>
    <w:rsid w:val="00216BBD"/>
    <w:rsid w:val="00216BC2"/>
    <w:rsid w:val="0021747F"/>
    <w:rsid w:val="00217579"/>
    <w:rsid w:val="002175B5"/>
    <w:rsid w:val="002175BA"/>
    <w:rsid w:val="00217876"/>
    <w:rsid w:val="00217948"/>
    <w:rsid w:val="0021795C"/>
    <w:rsid w:val="00220167"/>
    <w:rsid w:val="002207E2"/>
    <w:rsid w:val="00220E03"/>
    <w:rsid w:val="00221188"/>
    <w:rsid w:val="002213BB"/>
    <w:rsid w:val="00221E14"/>
    <w:rsid w:val="00222329"/>
    <w:rsid w:val="0022234B"/>
    <w:rsid w:val="002225D3"/>
    <w:rsid w:val="00222870"/>
    <w:rsid w:val="00222AF8"/>
    <w:rsid w:val="00222C51"/>
    <w:rsid w:val="00222C97"/>
    <w:rsid w:val="0022309E"/>
    <w:rsid w:val="0022324D"/>
    <w:rsid w:val="002233EC"/>
    <w:rsid w:val="002234E0"/>
    <w:rsid w:val="00223657"/>
    <w:rsid w:val="002239AA"/>
    <w:rsid w:val="00223CCE"/>
    <w:rsid w:val="00223F11"/>
    <w:rsid w:val="00223FEC"/>
    <w:rsid w:val="002244DF"/>
    <w:rsid w:val="002244E9"/>
    <w:rsid w:val="002247D3"/>
    <w:rsid w:val="0022492A"/>
    <w:rsid w:val="00224962"/>
    <w:rsid w:val="00224C29"/>
    <w:rsid w:val="00224D95"/>
    <w:rsid w:val="00224FF6"/>
    <w:rsid w:val="00225435"/>
    <w:rsid w:val="002256FC"/>
    <w:rsid w:val="002259C4"/>
    <w:rsid w:val="00225A9A"/>
    <w:rsid w:val="00225AA1"/>
    <w:rsid w:val="00225B0D"/>
    <w:rsid w:val="00225B4D"/>
    <w:rsid w:val="00225CBC"/>
    <w:rsid w:val="00225F97"/>
    <w:rsid w:val="00225FAF"/>
    <w:rsid w:val="0022672E"/>
    <w:rsid w:val="00226BBC"/>
    <w:rsid w:val="00226BE1"/>
    <w:rsid w:val="002270C3"/>
    <w:rsid w:val="00227136"/>
    <w:rsid w:val="0022764C"/>
    <w:rsid w:val="002277AA"/>
    <w:rsid w:val="00227811"/>
    <w:rsid w:val="00227A8E"/>
    <w:rsid w:val="00227D5E"/>
    <w:rsid w:val="0023002B"/>
    <w:rsid w:val="00230162"/>
    <w:rsid w:val="0023017A"/>
    <w:rsid w:val="0023036B"/>
    <w:rsid w:val="00230478"/>
    <w:rsid w:val="002304BF"/>
    <w:rsid w:val="00230600"/>
    <w:rsid w:val="0023070E"/>
    <w:rsid w:val="002307DA"/>
    <w:rsid w:val="00230876"/>
    <w:rsid w:val="00230982"/>
    <w:rsid w:val="00231150"/>
    <w:rsid w:val="002314CD"/>
    <w:rsid w:val="002316A2"/>
    <w:rsid w:val="002318A3"/>
    <w:rsid w:val="002319C5"/>
    <w:rsid w:val="00231C14"/>
    <w:rsid w:val="00231CBD"/>
    <w:rsid w:val="00231D47"/>
    <w:rsid w:val="00231DD2"/>
    <w:rsid w:val="002324F0"/>
    <w:rsid w:val="00232532"/>
    <w:rsid w:val="002325D1"/>
    <w:rsid w:val="00232704"/>
    <w:rsid w:val="00232E72"/>
    <w:rsid w:val="00232FC6"/>
    <w:rsid w:val="00233231"/>
    <w:rsid w:val="002336B6"/>
    <w:rsid w:val="002337D9"/>
    <w:rsid w:val="002339E6"/>
    <w:rsid w:val="00233C14"/>
    <w:rsid w:val="00233F29"/>
    <w:rsid w:val="002341E3"/>
    <w:rsid w:val="002343BF"/>
    <w:rsid w:val="002344BC"/>
    <w:rsid w:val="002345E0"/>
    <w:rsid w:val="00234714"/>
    <w:rsid w:val="002347F3"/>
    <w:rsid w:val="0023501A"/>
    <w:rsid w:val="00235833"/>
    <w:rsid w:val="00235894"/>
    <w:rsid w:val="002359AF"/>
    <w:rsid w:val="00235FDD"/>
    <w:rsid w:val="0023631D"/>
    <w:rsid w:val="00236336"/>
    <w:rsid w:val="00236707"/>
    <w:rsid w:val="00236C36"/>
    <w:rsid w:val="00236C4E"/>
    <w:rsid w:val="00237296"/>
    <w:rsid w:val="00237CB5"/>
    <w:rsid w:val="00237DC6"/>
    <w:rsid w:val="00237F48"/>
    <w:rsid w:val="00237F51"/>
    <w:rsid w:val="00240306"/>
    <w:rsid w:val="00240535"/>
    <w:rsid w:val="00240756"/>
    <w:rsid w:val="00240CA0"/>
    <w:rsid w:val="00240D85"/>
    <w:rsid w:val="00240DC0"/>
    <w:rsid w:val="002410EA"/>
    <w:rsid w:val="002410FF"/>
    <w:rsid w:val="002414AD"/>
    <w:rsid w:val="00241621"/>
    <w:rsid w:val="0024182A"/>
    <w:rsid w:val="002419F7"/>
    <w:rsid w:val="00241B1D"/>
    <w:rsid w:val="00241D91"/>
    <w:rsid w:val="00241EA1"/>
    <w:rsid w:val="0024202A"/>
    <w:rsid w:val="00242064"/>
    <w:rsid w:val="00242348"/>
    <w:rsid w:val="002423CF"/>
    <w:rsid w:val="00242FD1"/>
    <w:rsid w:val="002430AC"/>
    <w:rsid w:val="002431BB"/>
    <w:rsid w:val="00243441"/>
    <w:rsid w:val="00243657"/>
    <w:rsid w:val="00243912"/>
    <w:rsid w:val="00243934"/>
    <w:rsid w:val="00243AA1"/>
    <w:rsid w:val="00243B0C"/>
    <w:rsid w:val="00243F43"/>
    <w:rsid w:val="00244138"/>
    <w:rsid w:val="0024438B"/>
    <w:rsid w:val="0024478D"/>
    <w:rsid w:val="002447A4"/>
    <w:rsid w:val="00244A28"/>
    <w:rsid w:val="00244F9E"/>
    <w:rsid w:val="00245472"/>
    <w:rsid w:val="002458E5"/>
    <w:rsid w:val="00245B16"/>
    <w:rsid w:val="00245E91"/>
    <w:rsid w:val="0024636A"/>
    <w:rsid w:val="0024636B"/>
    <w:rsid w:val="002466D9"/>
    <w:rsid w:val="00246912"/>
    <w:rsid w:val="00246916"/>
    <w:rsid w:val="00246C6E"/>
    <w:rsid w:val="00246F3E"/>
    <w:rsid w:val="00246F57"/>
    <w:rsid w:val="0024719C"/>
    <w:rsid w:val="00247DA4"/>
    <w:rsid w:val="00247E37"/>
    <w:rsid w:val="002502F1"/>
    <w:rsid w:val="002505CE"/>
    <w:rsid w:val="00250924"/>
    <w:rsid w:val="00250A9A"/>
    <w:rsid w:val="00250EE7"/>
    <w:rsid w:val="00250F3D"/>
    <w:rsid w:val="00251053"/>
    <w:rsid w:val="00251112"/>
    <w:rsid w:val="0025129C"/>
    <w:rsid w:val="00251383"/>
    <w:rsid w:val="002518BA"/>
    <w:rsid w:val="00251A88"/>
    <w:rsid w:val="00251FD7"/>
    <w:rsid w:val="002520A5"/>
    <w:rsid w:val="00252226"/>
    <w:rsid w:val="002528D2"/>
    <w:rsid w:val="00252A63"/>
    <w:rsid w:val="00252AB5"/>
    <w:rsid w:val="00252CBD"/>
    <w:rsid w:val="00252FB8"/>
    <w:rsid w:val="00253216"/>
    <w:rsid w:val="0025321D"/>
    <w:rsid w:val="002532EC"/>
    <w:rsid w:val="0025340F"/>
    <w:rsid w:val="00253543"/>
    <w:rsid w:val="00253ADC"/>
    <w:rsid w:val="00253C53"/>
    <w:rsid w:val="00253FE0"/>
    <w:rsid w:val="00254305"/>
    <w:rsid w:val="0025440F"/>
    <w:rsid w:val="0025449C"/>
    <w:rsid w:val="00254669"/>
    <w:rsid w:val="00254824"/>
    <w:rsid w:val="002549CC"/>
    <w:rsid w:val="00254E64"/>
    <w:rsid w:val="0025515A"/>
    <w:rsid w:val="0025580F"/>
    <w:rsid w:val="00255950"/>
    <w:rsid w:val="00255BE8"/>
    <w:rsid w:val="002560B1"/>
    <w:rsid w:val="00256374"/>
    <w:rsid w:val="0025677F"/>
    <w:rsid w:val="00256B57"/>
    <w:rsid w:val="00256C89"/>
    <w:rsid w:val="002571BE"/>
    <w:rsid w:val="00257666"/>
    <w:rsid w:val="002577C2"/>
    <w:rsid w:val="00257888"/>
    <w:rsid w:val="0025789E"/>
    <w:rsid w:val="00257E83"/>
    <w:rsid w:val="0026006A"/>
    <w:rsid w:val="00260261"/>
    <w:rsid w:val="002606B6"/>
    <w:rsid w:val="00260772"/>
    <w:rsid w:val="002607EC"/>
    <w:rsid w:val="00260A46"/>
    <w:rsid w:val="00260A69"/>
    <w:rsid w:val="00260AB8"/>
    <w:rsid w:val="00260AD5"/>
    <w:rsid w:val="00260E79"/>
    <w:rsid w:val="00261451"/>
    <w:rsid w:val="002615A0"/>
    <w:rsid w:val="00261852"/>
    <w:rsid w:val="00261F2A"/>
    <w:rsid w:val="002620AD"/>
    <w:rsid w:val="002620BE"/>
    <w:rsid w:val="002628B0"/>
    <w:rsid w:val="00262FF0"/>
    <w:rsid w:val="002631B8"/>
    <w:rsid w:val="00263850"/>
    <w:rsid w:val="00263ACE"/>
    <w:rsid w:val="00263C6F"/>
    <w:rsid w:val="00263CFB"/>
    <w:rsid w:val="00263EFE"/>
    <w:rsid w:val="0026409D"/>
    <w:rsid w:val="00264606"/>
    <w:rsid w:val="00264B2F"/>
    <w:rsid w:val="00265070"/>
    <w:rsid w:val="00265725"/>
    <w:rsid w:val="0026580D"/>
    <w:rsid w:val="0026582C"/>
    <w:rsid w:val="002658EC"/>
    <w:rsid w:val="00265BB9"/>
    <w:rsid w:val="00265FBE"/>
    <w:rsid w:val="00266052"/>
    <w:rsid w:val="002665A5"/>
    <w:rsid w:val="002665BA"/>
    <w:rsid w:val="00266701"/>
    <w:rsid w:val="002668A9"/>
    <w:rsid w:val="002668FA"/>
    <w:rsid w:val="00266BB6"/>
    <w:rsid w:val="00266F6F"/>
    <w:rsid w:val="00267227"/>
    <w:rsid w:val="002675B8"/>
    <w:rsid w:val="002675E4"/>
    <w:rsid w:val="00267663"/>
    <w:rsid w:val="00267973"/>
    <w:rsid w:val="002679FF"/>
    <w:rsid w:val="00267AEA"/>
    <w:rsid w:val="00267C7D"/>
    <w:rsid w:val="00267D1E"/>
    <w:rsid w:val="00267F1B"/>
    <w:rsid w:val="002703A0"/>
    <w:rsid w:val="0027054F"/>
    <w:rsid w:val="00270618"/>
    <w:rsid w:val="002706D4"/>
    <w:rsid w:val="002708B4"/>
    <w:rsid w:val="00270A04"/>
    <w:rsid w:val="00270BAC"/>
    <w:rsid w:val="00270C81"/>
    <w:rsid w:val="00270E5D"/>
    <w:rsid w:val="00270F6A"/>
    <w:rsid w:val="002710BE"/>
    <w:rsid w:val="0027117C"/>
    <w:rsid w:val="002711AE"/>
    <w:rsid w:val="002712F7"/>
    <w:rsid w:val="002713A0"/>
    <w:rsid w:val="00271486"/>
    <w:rsid w:val="0027175F"/>
    <w:rsid w:val="00271BAB"/>
    <w:rsid w:val="00271D07"/>
    <w:rsid w:val="00271D19"/>
    <w:rsid w:val="00271D50"/>
    <w:rsid w:val="00271E63"/>
    <w:rsid w:val="00271ED1"/>
    <w:rsid w:val="00271ED3"/>
    <w:rsid w:val="00272166"/>
    <w:rsid w:val="00272171"/>
    <w:rsid w:val="002729E5"/>
    <w:rsid w:val="00272CDB"/>
    <w:rsid w:val="0027303A"/>
    <w:rsid w:val="00273053"/>
    <w:rsid w:val="002731B0"/>
    <w:rsid w:val="00273357"/>
    <w:rsid w:val="00273417"/>
    <w:rsid w:val="00273481"/>
    <w:rsid w:val="0027398B"/>
    <w:rsid w:val="00273A34"/>
    <w:rsid w:val="00273B15"/>
    <w:rsid w:val="00273EC0"/>
    <w:rsid w:val="00273F73"/>
    <w:rsid w:val="0027400F"/>
    <w:rsid w:val="00274134"/>
    <w:rsid w:val="002743DE"/>
    <w:rsid w:val="002744BC"/>
    <w:rsid w:val="002748FE"/>
    <w:rsid w:val="00274AED"/>
    <w:rsid w:val="00274CBA"/>
    <w:rsid w:val="0027505F"/>
    <w:rsid w:val="0027516C"/>
    <w:rsid w:val="002752A2"/>
    <w:rsid w:val="00275340"/>
    <w:rsid w:val="002754B3"/>
    <w:rsid w:val="002757C2"/>
    <w:rsid w:val="002758B4"/>
    <w:rsid w:val="00275AB4"/>
    <w:rsid w:val="00276016"/>
    <w:rsid w:val="0027632F"/>
    <w:rsid w:val="002763B2"/>
    <w:rsid w:val="002765C5"/>
    <w:rsid w:val="00276619"/>
    <w:rsid w:val="00276B6D"/>
    <w:rsid w:val="00276C5A"/>
    <w:rsid w:val="00277424"/>
    <w:rsid w:val="002775CD"/>
    <w:rsid w:val="002776EA"/>
    <w:rsid w:val="00277D71"/>
    <w:rsid w:val="00277DFD"/>
    <w:rsid w:val="002802B0"/>
    <w:rsid w:val="00280446"/>
    <w:rsid w:val="0028047B"/>
    <w:rsid w:val="002815B2"/>
    <w:rsid w:val="0028177B"/>
    <w:rsid w:val="00281A93"/>
    <w:rsid w:val="00281E8A"/>
    <w:rsid w:val="00282070"/>
    <w:rsid w:val="002822A6"/>
    <w:rsid w:val="00282805"/>
    <w:rsid w:val="00282CFC"/>
    <w:rsid w:val="00283361"/>
    <w:rsid w:val="002836B2"/>
    <w:rsid w:val="00283AD1"/>
    <w:rsid w:val="00283C40"/>
    <w:rsid w:val="00283D68"/>
    <w:rsid w:val="00283FC3"/>
    <w:rsid w:val="0028411F"/>
    <w:rsid w:val="0028444D"/>
    <w:rsid w:val="00284FE2"/>
    <w:rsid w:val="00285042"/>
    <w:rsid w:val="002850EB"/>
    <w:rsid w:val="0028548E"/>
    <w:rsid w:val="002855E1"/>
    <w:rsid w:val="0028563C"/>
    <w:rsid w:val="0028583C"/>
    <w:rsid w:val="00285A19"/>
    <w:rsid w:val="00285B82"/>
    <w:rsid w:val="00285CB2"/>
    <w:rsid w:val="00285F24"/>
    <w:rsid w:val="00286338"/>
    <w:rsid w:val="002866BB"/>
    <w:rsid w:val="00286C7B"/>
    <w:rsid w:val="002872A6"/>
    <w:rsid w:val="00290358"/>
    <w:rsid w:val="00290CA5"/>
    <w:rsid w:val="00290CE2"/>
    <w:rsid w:val="0029104E"/>
    <w:rsid w:val="002910D3"/>
    <w:rsid w:val="002915F5"/>
    <w:rsid w:val="002918ED"/>
    <w:rsid w:val="00291BA4"/>
    <w:rsid w:val="00291BD8"/>
    <w:rsid w:val="00291D9E"/>
    <w:rsid w:val="00291DAF"/>
    <w:rsid w:val="0029204B"/>
    <w:rsid w:val="002921C1"/>
    <w:rsid w:val="00292A5C"/>
    <w:rsid w:val="00292D93"/>
    <w:rsid w:val="00293318"/>
    <w:rsid w:val="002934FB"/>
    <w:rsid w:val="00293856"/>
    <w:rsid w:val="00293C0E"/>
    <w:rsid w:val="00293DB8"/>
    <w:rsid w:val="00293ED5"/>
    <w:rsid w:val="00294117"/>
    <w:rsid w:val="00294536"/>
    <w:rsid w:val="002945A3"/>
    <w:rsid w:val="00294750"/>
    <w:rsid w:val="0029522C"/>
    <w:rsid w:val="00295609"/>
    <w:rsid w:val="00295793"/>
    <w:rsid w:val="00295886"/>
    <w:rsid w:val="002958C0"/>
    <w:rsid w:val="002958C2"/>
    <w:rsid w:val="00295B0B"/>
    <w:rsid w:val="00295E6C"/>
    <w:rsid w:val="0029603C"/>
    <w:rsid w:val="0029612B"/>
    <w:rsid w:val="0029629B"/>
    <w:rsid w:val="00296D63"/>
    <w:rsid w:val="00297027"/>
    <w:rsid w:val="002970DC"/>
    <w:rsid w:val="00297861"/>
    <w:rsid w:val="002979AE"/>
    <w:rsid w:val="002A000A"/>
    <w:rsid w:val="002A0120"/>
    <w:rsid w:val="002A0444"/>
    <w:rsid w:val="002A0573"/>
    <w:rsid w:val="002A0614"/>
    <w:rsid w:val="002A076D"/>
    <w:rsid w:val="002A08CD"/>
    <w:rsid w:val="002A08DA"/>
    <w:rsid w:val="002A0960"/>
    <w:rsid w:val="002A09A9"/>
    <w:rsid w:val="002A0BA6"/>
    <w:rsid w:val="002A0C66"/>
    <w:rsid w:val="002A13A2"/>
    <w:rsid w:val="002A14FE"/>
    <w:rsid w:val="002A16A3"/>
    <w:rsid w:val="002A1891"/>
    <w:rsid w:val="002A18B8"/>
    <w:rsid w:val="002A1B54"/>
    <w:rsid w:val="002A1B71"/>
    <w:rsid w:val="002A1CF3"/>
    <w:rsid w:val="002A1D3D"/>
    <w:rsid w:val="002A1D99"/>
    <w:rsid w:val="002A1EB6"/>
    <w:rsid w:val="002A22F2"/>
    <w:rsid w:val="002A2A48"/>
    <w:rsid w:val="002A2B35"/>
    <w:rsid w:val="002A2C37"/>
    <w:rsid w:val="002A2D08"/>
    <w:rsid w:val="002A2D9D"/>
    <w:rsid w:val="002A2FE4"/>
    <w:rsid w:val="002A33BF"/>
    <w:rsid w:val="002A36D4"/>
    <w:rsid w:val="002A3713"/>
    <w:rsid w:val="002A397B"/>
    <w:rsid w:val="002A3E85"/>
    <w:rsid w:val="002A3FAC"/>
    <w:rsid w:val="002A4627"/>
    <w:rsid w:val="002A47A7"/>
    <w:rsid w:val="002A4913"/>
    <w:rsid w:val="002A4DE5"/>
    <w:rsid w:val="002A500E"/>
    <w:rsid w:val="002A536F"/>
    <w:rsid w:val="002A54E3"/>
    <w:rsid w:val="002A5728"/>
    <w:rsid w:val="002A57C8"/>
    <w:rsid w:val="002A5AEF"/>
    <w:rsid w:val="002A6532"/>
    <w:rsid w:val="002A65D0"/>
    <w:rsid w:val="002A65E1"/>
    <w:rsid w:val="002A6792"/>
    <w:rsid w:val="002A713C"/>
    <w:rsid w:val="002A74B8"/>
    <w:rsid w:val="002A7506"/>
    <w:rsid w:val="002A7566"/>
    <w:rsid w:val="002A763C"/>
    <w:rsid w:val="002A7ABE"/>
    <w:rsid w:val="002A7CDF"/>
    <w:rsid w:val="002A7D4A"/>
    <w:rsid w:val="002A7F19"/>
    <w:rsid w:val="002B03EC"/>
    <w:rsid w:val="002B0D01"/>
    <w:rsid w:val="002B0D05"/>
    <w:rsid w:val="002B0E04"/>
    <w:rsid w:val="002B0F15"/>
    <w:rsid w:val="002B0FCF"/>
    <w:rsid w:val="002B176F"/>
    <w:rsid w:val="002B19CF"/>
    <w:rsid w:val="002B1A96"/>
    <w:rsid w:val="002B1B15"/>
    <w:rsid w:val="002B1E38"/>
    <w:rsid w:val="002B1F17"/>
    <w:rsid w:val="002B22D8"/>
    <w:rsid w:val="002B2425"/>
    <w:rsid w:val="002B2AF1"/>
    <w:rsid w:val="002B2B21"/>
    <w:rsid w:val="002B30AD"/>
    <w:rsid w:val="002B33AD"/>
    <w:rsid w:val="002B38D5"/>
    <w:rsid w:val="002B3EEB"/>
    <w:rsid w:val="002B421F"/>
    <w:rsid w:val="002B432A"/>
    <w:rsid w:val="002B43FF"/>
    <w:rsid w:val="002B4515"/>
    <w:rsid w:val="002B45A9"/>
    <w:rsid w:val="002B4939"/>
    <w:rsid w:val="002B4C61"/>
    <w:rsid w:val="002B52F3"/>
    <w:rsid w:val="002B5518"/>
    <w:rsid w:val="002B5C2C"/>
    <w:rsid w:val="002B5DC5"/>
    <w:rsid w:val="002B5DFB"/>
    <w:rsid w:val="002B6713"/>
    <w:rsid w:val="002B6988"/>
    <w:rsid w:val="002B6B38"/>
    <w:rsid w:val="002B6F8B"/>
    <w:rsid w:val="002B7033"/>
    <w:rsid w:val="002B7243"/>
    <w:rsid w:val="002B7338"/>
    <w:rsid w:val="002B733A"/>
    <w:rsid w:val="002B743B"/>
    <w:rsid w:val="002B7519"/>
    <w:rsid w:val="002B7779"/>
    <w:rsid w:val="002B791A"/>
    <w:rsid w:val="002B7C30"/>
    <w:rsid w:val="002B7F89"/>
    <w:rsid w:val="002C08A1"/>
    <w:rsid w:val="002C0C3E"/>
    <w:rsid w:val="002C0E72"/>
    <w:rsid w:val="002C0E79"/>
    <w:rsid w:val="002C1C3D"/>
    <w:rsid w:val="002C2276"/>
    <w:rsid w:val="002C22BF"/>
    <w:rsid w:val="002C2435"/>
    <w:rsid w:val="002C2902"/>
    <w:rsid w:val="002C2B40"/>
    <w:rsid w:val="002C2B8D"/>
    <w:rsid w:val="002C303E"/>
    <w:rsid w:val="002C323A"/>
    <w:rsid w:val="002C3320"/>
    <w:rsid w:val="002C3330"/>
    <w:rsid w:val="002C34BF"/>
    <w:rsid w:val="002C34EF"/>
    <w:rsid w:val="002C39B9"/>
    <w:rsid w:val="002C3AA4"/>
    <w:rsid w:val="002C440A"/>
    <w:rsid w:val="002C4418"/>
    <w:rsid w:val="002C4756"/>
    <w:rsid w:val="002C4AAF"/>
    <w:rsid w:val="002C4B89"/>
    <w:rsid w:val="002C4DF7"/>
    <w:rsid w:val="002C4E7F"/>
    <w:rsid w:val="002C4F8B"/>
    <w:rsid w:val="002C51A4"/>
    <w:rsid w:val="002C537B"/>
    <w:rsid w:val="002C54DD"/>
    <w:rsid w:val="002C5DA8"/>
    <w:rsid w:val="002C625E"/>
    <w:rsid w:val="002C6846"/>
    <w:rsid w:val="002C6866"/>
    <w:rsid w:val="002C6A87"/>
    <w:rsid w:val="002C7276"/>
    <w:rsid w:val="002C74A3"/>
    <w:rsid w:val="002C758C"/>
    <w:rsid w:val="002C78B0"/>
    <w:rsid w:val="002C799B"/>
    <w:rsid w:val="002C7BDC"/>
    <w:rsid w:val="002D039F"/>
    <w:rsid w:val="002D074E"/>
    <w:rsid w:val="002D0D1B"/>
    <w:rsid w:val="002D0F7A"/>
    <w:rsid w:val="002D1115"/>
    <w:rsid w:val="002D1182"/>
    <w:rsid w:val="002D127A"/>
    <w:rsid w:val="002D14E0"/>
    <w:rsid w:val="002D1560"/>
    <w:rsid w:val="002D15AC"/>
    <w:rsid w:val="002D1647"/>
    <w:rsid w:val="002D17EF"/>
    <w:rsid w:val="002D1A9F"/>
    <w:rsid w:val="002D23AF"/>
    <w:rsid w:val="002D23BB"/>
    <w:rsid w:val="002D256C"/>
    <w:rsid w:val="002D2684"/>
    <w:rsid w:val="002D2756"/>
    <w:rsid w:val="002D2882"/>
    <w:rsid w:val="002D28BD"/>
    <w:rsid w:val="002D2932"/>
    <w:rsid w:val="002D2C24"/>
    <w:rsid w:val="002D2CB7"/>
    <w:rsid w:val="002D2D70"/>
    <w:rsid w:val="002D2E29"/>
    <w:rsid w:val="002D3927"/>
    <w:rsid w:val="002D3A23"/>
    <w:rsid w:val="002D3B78"/>
    <w:rsid w:val="002D3C15"/>
    <w:rsid w:val="002D3CC4"/>
    <w:rsid w:val="002D417A"/>
    <w:rsid w:val="002D4776"/>
    <w:rsid w:val="002D4824"/>
    <w:rsid w:val="002D48CC"/>
    <w:rsid w:val="002D512E"/>
    <w:rsid w:val="002D525B"/>
    <w:rsid w:val="002D581B"/>
    <w:rsid w:val="002D59A8"/>
    <w:rsid w:val="002D59FC"/>
    <w:rsid w:val="002D5A07"/>
    <w:rsid w:val="002D5B21"/>
    <w:rsid w:val="002D5D6F"/>
    <w:rsid w:val="002D5DD6"/>
    <w:rsid w:val="002D5EB9"/>
    <w:rsid w:val="002D60C8"/>
    <w:rsid w:val="002D612C"/>
    <w:rsid w:val="002D629E"/>
    <w:rsid w:val="002D62AE"/>
    <w:rsid w:val="002D6A38"/>
    <w:rsid w:val="002D7161"/>
    <w:rsid w:val="002D74D6"/>
    <w:rsid w:val="002D760F"/>
    <w:rsid w:val="002D7BC3"/>
    <w:rsid w:val="002D7C04"/>
    <w:rsid w:val="002D7DE7"/>
    <w:rsid w:val="002D7F2C"/>
    <w:rsid w:val="002E01EA"/>
    <w:rsid w:val="002E02AD"/>
    <w:rsid w:val="002E0357"/>
    <w:rsid w:val="002E07A5"/>
    <w:rsid w:val="002E092D"/>
    <w:rsid w:val="002E0C92"/>
    <w:rsid w:val="002E0CE0"/>
    <w:rsid w:val="002E1149"/>
    <w:rsid w:val="002E1380"/>
    <w:rsid w:val="002E1586"/>
    <w:rsid w:val="002E1759"/>
    <w:rsid w:val="002E1C5E"/>
    <w:rsid w:val="002E1CB5"/>
    <w:rsid w:val="002E22A3"/>
    <w:rsid w:val="002E24B2"/>
    <w:rsid w:val="002E2633"/>
    <w:rsid w:val="002E2682"/>
    <w:rsid w:val="002E28AA"/>
    <w:rsid w:val="002E2A82"/>
    <w:rsid w:val="002E2B6C"/>
    <w:rsid w:val="002E2EAB"/>
    <w:rsid w:val="002E3261"/>
    <w:rsid w:val="002E3512"/>
    <w:rsid w:val="002E3CB9"/>
    <w:rsid w:val="002E3D7D"/>
    <w:rsid w:val="002E3EEF"/>
    <w:rsid w:val="002E3F5B"/>
    <w:rsid w:val="002E412E"/>
    <w:rsid w:val="002E452E"/>
    <w:rsid w:val="002E49A4"/>
    <w:rsid w:val="002E4A05"/>
    <w:rsid w:val="002E4B48"/>
    <w:rsid w:val="002E4B79"/>
    <w:rsid w:val="002E4C64"/>
    <w:rsid w:val="002E4DCB"/>
    <w:rsid w:val="002E51A5"/>
    <w:rsid w:val="002E52EF"/>
    <w:rsid w:val="002E5587"/>
    <w:rsid w:val="002E55A4"/>
    <w:rsid w:val="002E59B9"/>
    <w:rsid w:val="002E5D4F"/>
    <w:rsid w:val="002E5D63"/>
    <w:rsid w:val="002E6001"/>
    <w:rsid w:val="002E633C"/>
    <w:rsid w:val="002E686D"/>
    <w:rsid w:val="002E68B4"/>
    <w:rsid w:val="002E6B1A"/>
    <w:rsid w:val="002E6B34"/>
    <w:rsid w:val="002E7731"/>
    <w:rsid w:val="002E7D42"/>
    <w:rsid w:val="002F006A"/>
    <w:rsid w:val="002F089C"/>
    <w:rsid w:val="002F1021"/>
    <w:rsid w:val="002F1844"/>
    <w:rsid w:val="002F1894"/>
    <w:rsid w:val="002F1962"/>
    <w:rsid w:val="002F2373"/>
    <w:rsid w:val="002F24A7"/>
    <w:rsid w:val="002F2688"/>
    <w:rsid w:val="002F28DA"/>
    <w:rsid w:val="002F28E8"/>
    <w:rsid w:val="002F2C68"/>
    <w:rsid w:val="002F2C7D"/>
    <w:rsid w:val="002F2E0B"/>
    <w:rsid w:val="002F2F47"/>
    <w:rsid w:val="002F3C6B"/>
    <w:rsid w:val="002F3E6E"/>
    <w:rsid w:val="002F3EE8"/>
    <w:rsid w:val="002F3F5C"/>
    <w:rsid w:val="002F449C"/>
    <w:rsid w:val="002F4C8B"/>
    <w:rsid w:val="002F4CDC"/>
    <w:rsid w:val="002F4DFF"/>
    <w:rsid w:val="002F5307"/>
    <w:rsid w:val="002F54E5"/>
    <w:rsid w:val="002F55CE"/>
    <w:rsid w:val="002F5AE4"/>
    <w:rsid w:val="002F5BE0"/>
    <w:rsid w:val="002F5DAB"/>
    <w:rsid w:val="002F5EA7"/>
    <w:rsid w:val="002F614E"/>
    <w:rsid w:val="002F6165"/>
    <w:rsid w:val="002F6191"/>
    <w:rsid w:val="002F61AD"/>
    <w:rsid w:val="002F6203"/>
    <w:rsid w:val="002F651A"/>
    <w:rsid w:val="002F691B"/>
    <w:rsid w:val="002F6AAD"/>
    <w:rsid w:val="002F6D65"/>
    <w:rsid w:val="002F6E0A"/>
    <w:rsid w:val="003000DB"/>
    <w:rsid w:val="00300236"/>
    <w:rsid w:val="003003E0"/>
    <w:rsid w:val="00300656"/>
    <w:rsid w:val="0030081A"/>
    <w:rsid w:val="00300822"/>
    <w:rsid w:val="00300BB2"/>
    <w:rsid w:val="00301048"/>
    <w:rsid w:val="003010C4"/>
    <w:rsid w:val="003010DE"/>
    <w:rsid w:val="003013A3"/>
    <w:rsid w:val="00301430"/>
    <w:rsid w:val="00301459"/>
    <w:rsid w:val="003015FE"/>
    <w:rsid w:val="003016AB"/>
    <w:rsid w:val="003018EB"/>
    <w:rsid w:val="0030198C"/>
    <w:rsid w:val="00301CB7"/>
    <w:rsid w:val="00302387"/>
    <w:rsid w:val="00302452"/>
    <w:rsid w:val="003025AC"/>
    <w:rsid w:val="003025B1"/>
    <w:rsid w:val="003025B9"/>
    <w:rsid w:val="003025DF"/>
    <w:rsid w:val="0030280D"/>
    <w:rsid w:val="003029AB"/>
    <w:rsid w:val="00302A42"/>
    <w:rsid w:val="00302CAF"/>
    <w:rsid w:val="00302CC0"/>
    <w:rsid w:val="00302E4E"/>
    <w:rsid w:val="00303470"/>
    <w:rsid w:val="003034C6"/>
    <w:rsid w:val="00303588"/>
    <w:rsid w:val="0030368E"/>
    <w:rsid w:val="00303AFA"/>
    <w:rsid w:val="00303B2F"/>
    <w:rsid w:val="00303D5E"/>
    <w:rsid w:val="00304370"/>
    <w:rsid w:val="00304456"/>
    <w:rsid w:val="00304B5F"/>
    <w:rsid w:val="00304D83"/>
    <w:rsid w:val="00304F5D"/>
    <w:rsid w:val="00305244"/>
    <w:rsid w:val="0030526F"/>
    <w:rsid w:val="003053C2"/>
    <w:rsid w:val="003054FC"/>
    <w:rsid w:val="003056C0"/>
    <w:rsid w:val="003059E3"/>
    <w:rsid w:val="00306303"/>
    <w:rsid w:val="00306431"/>
    <w:rsid w:val="0030644C"/>
    <w:rsid w:val="003067BF"/>
    <w:rsid w:val="00306A12"/>
    <w:rsid w:val="00306DA7"/>
    <w:rsid w:val="00306E40"/>
    <w:rsid w:val="0030751F"/>
    <w:rsid w:val="00307528"/>
    <w:rsid w:val="00307649"/>
    <w:rsid w:val="00307CDB"/>
    <w:rsid w:val="00307EC8"/>
    <w:rsid w:val="00307FCB"/>
    <w:rsid w:val="0031000B"/>
    <w:rsid w:val="0031025D"/>
    <w:rsid w:val="003102F5"/>
    <w:rsid w:val="00310566"/>
    <w:rsid w:val="0031067E"/>
    <w:rsid w:val="0031072F"/>
    <w:rsid w:val="0031080C"/>
    <w:rsid w:val="003109FC"/>
    <w:rsid w:val="0031101F"/>
    <w:rsid w:val="003115A5"/>
    <w:rsid w:val="0031166A"/>
    <w:rsid w:val="00311787"/>
    <w:rsid w:val="003119C5"/>
    <w:rsid w:val="00312335"/>
    <w:rsid w:val="0031237D"/>
    <w:rsid w:val="0031259A"/>
    <w:rsid w:val="00312854"/>
    <w:rsid w:val="003129AC"/>
    <w:rsid w:val="00312CB3"/>
    <w:rsid w:val="00312CC1"/>
    <w:rsid w:val="00313025"/>
    <w:rsid w:val="003132DD"/>
    <w:rsid w:val="00313D8F"/>
    <w:rsid w:val="00313F8F"/>
    <w:rsid w:val="00313FAA"/>
    <w:rsid w:val="00314353"/>
    <w:rsid w:val="003149A4"/>
    <w:rsid w:val="00314F52"/>
    <w:rsid w:val="00314F65"/>
    <w:rsid w:val="00314FB0"/>
    <w:rsid w:val="003154AB"/>
    <w:rsid w:val="00316017"/>
    <w:rsid w:val="003161A5"/>
    <w:rsid w:val="00316316"/>
    <w:rsid w:val="00316372"/>
    <w:rsid w:val="003165F8"/>
    <w:rsid w:val="0031704A"/>
    <w:rsid w:val="003176C1"/>
    <w:rsid w:val="003176E4"/>
    <w:rsid w:val="003177C5"/>
    <w:rsid w:val="00317866"/>
    <w:rsid w:val="003178AE"/>
    <w:rsid w:val="00317DB7"/>
    <w:rsid w:val="00320276"/>
    <w:rsid w:val="003206CA"/>
    <w:rsid w:val="00320F49"/>
    <w:rsid w:val="00321438"/>
    <w:rsid w:val="003215A9"/>
    <w:rsid w:val="00321AF6"/>
    <w:rsid w:val="00322146"/>
    <w:rsid w:val="003221CE"/>
    <w:rsid w:val="003224D5"/>
    <w:rsid w:val="00322918"/>
    <w:rsid w:val="0032308D"/>
    <w:rsid w:val="003230B8"/>
    <w:rsid w:val="0032330A"/>
    <w:rsid w:val="00323327"/>
    <w:rsid w:val="00323578"/>
    <w:rsid w:val="00323B6D"/>
    <w:rsid w:val="00323CC3"/>
    <w:rsid w:val="00323DDC"/>
    <w:rsid w:val="00323E20"/>
    <w:rsid w:val="00324453"/>
    <w:rsid w:val="00324849"/>
    <w:rsid w:val="0032490A"/>
    <w:rsid w:val="0032498C"/>
    <w:rsid w:val="00324B3E"/>
    <w:rsid w:val="00324BDC"/>
    <w:rsid w:val="00324D80"/>
    <w:rsid w:val="003252F7"/>
    <w:rsid w:val="0032564B"/>
    <w:rsid w:val="00325CA8"/>
    <w:rsid w:val="0032647B"/>
    <w:rsid w:val="003267A7"/>
    <w:rsid w:val="00326893"/>
    <w:rsid w:val="00326AF2"/>
    <w:rsid w:val="00326B5D"/>
    <w:rsid w:val="00326E18"/>
    <w:rsid w:val="00326F3A"/>
    <w:rsid w:val="003274A0"/>
    <w:rsid w:val="003277E3"/>
    <w:rsid w:val="003277E9"/>
    <w:rsid w:val="003277FF"/>
    <w:rsid w:val="0032781E"/>
    <w:rsid w:val="00327D8A"/>
    <w:rsid w:val="00327FFE"/>
    <w:rsid w:val="00330575"/>
    <w:rsid w:val="00330DEC"/>
    <w:rsid w:val="00330E1C"/>
    <w:rsid w:val="00330F2A"/>
    <w:rsid w:val="0033186A"/>
    <w:rsid w:val="003318E6"/>
    <w:rsid w:val="0033197B"/>
    <w:rsid w:val="00331B94"/>
    <w:rsid w:val="00331C21"/>
    <w:rsid w:val="00331C27"/>
    <w:rsid w:val="00331D2D"/>
    <w:rsid w:val="00331DE3"/>
    <w:rsid w:val="00331FEB"/>
    <w:rsid w:val="003322E6"/>
    <w:rsid w:val="00332491"/>
    <w:rsid w:val="00332902"/>
    <w:rsid w:val="00332B1F"/>
    <w:rsid w:val="00332D04"/>
    <w:rsid w:val="00332EF3"/>
    <w:rsid w:val="00333470"/>
    <w:rsid w:val="00333980"/>
    <w:rsid w:val="00333C4B"/>
    <w:rsid w:val="00333E16"/>
    <w:rsid w:val="00333E98"/>
    <w:rsid w:val="00333F69"/>
    <w:rsid w:val="00333FC5"/>
    <w:rsid w:val="003341CB"/>
    <w:rsid w:val="003342D8"/>
    <w:rsid w:val="0033465C"/>
    <w:rsid w:val="0033475A"/>
    <w:rsid w:val="003348B2"/>
    <w:rsid w:val="00334BEE"/>
    <w:rsid w:val="00334BFD"/>
    <w:rsid w:val="00334CD5"/>
    <w:rsid w:val="00335616"/>
    <w:rsid w:val="00335672"/>
    <w:rsid w:val="00335FDF"/>
    <w:rsid w:val="0033606D"/>
    <w:rsid w:val="00336151"/>
    <w:rsid w:val="0033624F"/>
    <w:rsid w:val="0033629C"/>
    <w:rsid w:val="00336A4F"/>
    <w:rsid w:val="00336A64"/>
    <w:rsid w:val="00336FC4"/>
    <w:rsid w:val="00336FE0"/>
    <w:rsid w:val="003372B4"/>
    <w:rsid w:val="003372DD"/>
    <w:rsid w:val="00337797"/>
    <w:rsid w:val="0033787A"/>
    <w:rsid w:val="00337E40"/>
    <w:rsid w:val="00340498"/>
    <w:rsid w:val="003404F1"/>
    <w:rsid w:val="0034076E"/>
    <w:rsid w:val="00340DC2"/>
    <w:rsid w:val="00340E28"/>
    <w:rsid w:val="00341236"/>
    <w:rsid w:val="003416C6"/>
    <w:rsid w:val="00341780"/>
    <w:rsid w:val="00341AD5"/>
    <w:rsid w:val="00341F0B"/>
    <w:rsid w:val="00342108"/>
    <w:rsid w:val="0034282C"/>
    <w:rsid w:val="00342976"/>
    <w:rsid w:val="0034307E"/>
    <w:rsid w:val="003433B2"/>
    <w:rsid w:val="003435C6"/>
    <w:rsid w:val="0034406D"/>
    <w:rsid w:val="00344276"/>
    <w:rsid w:val="003445A8"/>
    <w:rsid w:val="0034465C"/>
    <w:rsid w:val="00344DE9"/>
    <w:rsid w:val="00344E63"/>
    <w:rsid w:val="00345481"/>
    <w:rsid w:val="00345AF0"/>
    <w:rsid w:val="00345C1E"/>
    <w:rsid w:val="00345C27"/>
    <w:rsid w:val="00345D8F"/>
    <w:rsid w:val="003460EF"/>
    <w:rsid w:val="00346339"/>
    <w:rsid w:val="003468B0"/>
    <w:rsid w:val="00346A74"/>
    <w:rsid w:val="00346ADA"/>
    <w:rsid w:val="00346B67"/>
    <w:rsid w:val="00346DE7"/>
    <w:rsid w:val="00347507"/>
    <w:rsid w:val="00347A86"/>
    <w:rsid w:val="00347D4B"/>
    <w:rsid w:val="00347E04"/>
    <w:rsid w:val="003502AC"/>
    <w:rsid w:val="00350667"/>
    <w:rsid w:val="00350746"/>
    <w:rsid w:val="00350B1D"/>
    <w:rsid w:val="0035116E"/>
    <w:rsid w:val="003513BF"/>
    <w:rsid w:val="00351614"/>
    <w:rsid w:val="00351A6A"/>
    <w:rsid w:val="00351A83"/>
    <w:rsid w:val="00351BBC"/>
    <w:rsid w:val="00351D1A"/>
    <w:rsid w:val="00351E50"/>
    <w:rsid w:val="00351E76"/>
    <w:rsid w:val="003521F0"/>
    <w:rsid w:val="003524CE"/>
    <w:rsid w:val="00352716"/>
    <w:rsid w:val="003538C1"/>
    <w:rsid w:val="00353913"/>
    <w:rsid w:val="00353A4B"/>
    <w:rsid w:val="00353B47"/>
    <w:rsid w:val="00353BED"/>
    <w:rsid w:val="00353DED"/>
    <w:rsid w:val="003541A4"/>
    <w:rsid w:val="003543D2"/>
    <w:rsid w:val="003545D8"/>
    <w:rsid w:val="00355154"/>
    <w:rsid w:val="00355244"/>
    <w:rsid w:val="003554C8"/>
    <w:rsid w:val="0035551B"/>
    <w:rsid w:val="003557E7"/>
    <w:rsid w:val="00355926"/>
    <w:rsid w:val="00355E1E"/>
    <w:rsid w:val="0035616B"/>
    <w:rsid w:val="003561A8"/>
    <w:rsid w:val="0035624C"/>
    <w:rsid w:val="003563F8"/>
    <w:rsid w:val="0035647F"/>
    <w:rsid w:val="00356697"/>
    <w:rsid w:val="003566E4"/>
    <w:rsid w:val="00356B86"/>
    <w:rsid w:val="00356BB6"/>
    <w:rsid w:val="00356D33"/>
    <w:rsid w:val="00356D43"/>
    <w:rsid w:val="00356DAC"/>
    <w:rsid w:val="00356DCE"/>
    <w:rsid w:val="00356F04"/>
    <w:rsid w:val="003571E9"/>
    <w:rsid w:val="003573FB"/>
    <w:rsid w:val="00357437"/>
    <w:rsid w:val="003574A8"/>
    <w:rsid w:val="00357569"/>
    <w:rsid w:val="003579A5"/>
    <w:rsid w:val="00357B87"/>
    <w:rsid w:val="003602B2"/>
    <w:rsid w:val="00360408"/>
    <w:rsid w:val="0036061E"/>
    <w:rsid w:val="00360FE4"/>
    <w:rsid w:val="00361121"/>
    <w:rsid w:val="00361170"/>
    <w:rsid w:val="00361182"/>
    <w:rsid w:val="0036156D"/>
    <w:rsid w:val="003616DB"/>
    <w:rsid w:val="003616E8"/>
    <w:rsid w:val="00361C30"/>
    <w:rsid w:val="00361E86"/>
    <w:rsid w:val="003627EB"/>
    <w:rsid w:val="00362A97"/>
    <w:rsid w:val="00362D19"/>
    <w:rsid w:val="00362D80"/>
    <w:rsid w:val="00362DE0"/>
    <w:rsid w:val="00362EBC"/>
    <w:rsid w:val="00363211"/>
    <w:rsid w:val="003632E5"/>
    <w:rsid w:val="00363493"/>
    <w:rsid w:val="003634EF"/>
    <w:rsid w:val="003636D5"/>
    <w:rsid w:val="003639BA"/>
    <w:rsid w:val="00364225"/>
    <w:rsid w:val="0036441D"/>
    <w:rsid w:val="003645CA"/>
    <w:rsid w:val="00364BF0"/>
    <w:rsid w:val="00365361"/>
    <w:rsid w:val="0036554C"/>
    <w:rsid w:val="00365599"/>
    <w:rsid w:val="003659F3"/>
    <w:rsid w:val="00365F50"/>
    <w:rsid w:val="00365F98"/>
    <w:rsid w:val="00365FF7"/>
    <w:rsid w:val="00366860"/>
    <w:rsid w:val="00366BB5"/>
    <w:rsid w:val="00367008"/>
    <w:rsid w:val="003670E5"/>
    <w:rsid w:val="0036715F"/>
    <w:rsid w:val="0036729C"/>
    <w:rsid w:val="0036776D"/>
    <w:rsid w:val="00367779"/>
    <w:rsid w:val="00367BC2"/>
    <w:rsid w:val="00367C14"/>
    <w:rsid w:val="003701BD"/>
    <w:rsid w:val="003703C5"/>
    <w:rsid w:val="003705B5"/>
    <w:rsid w:val="003707A6"/>
    <w:rsid w:val="0037083E"/>
    <w:rsid w:val="00370A8A"/>
    <w:rsid w:val="00370C91"/>
    <w:rsid w:val="00370D0B"/>
    <w:rsid w:val="0037124D"/>
    <w:rsid w:val="003713BE"/>
    <w:rsid w:val="00371413"/>
    <w:rsid w:val="003717F4"/>
    <w:rsid w:val="0037186D"/>
    <w:rsid w:val="00371894"/>
    <w:rsid w:val="003718E8"/>
    <w:rsid w:val="003719F0"/>
    <w:rsid w:val="00371C88"/>
    <w:rsid w:val="00371EA7"/>
    <w:rsid w:val="00371EE1"/>
    <w:rsid w:val="0037201E"/>
    <w:rsid w:val="00372055"/>
    <w:rsid w:val="0037234D"/>
    <w:rsid w:val="003728A6"/>
    <w:rsid w:val="00372A1A"/>
    <w:rsid w:val="00372FC9"/>
    <w:rsid w:val="0037342D"/>
    <w:rsid w:val="00373630"/>
    <w:rsid w:val="003736DB"/>
    <w:rsid w:val="00373726"/>
    <w:rsid w:val="00373C35"/>
    <w:rsid w:val="00373D37"/>
    <w:rsid w:val="00373EA7"/>
    <w:rsid w:val="00374156"/>
    <w:rsid w:val="00374219"/>
    <w:rsid w:val="0037422B"/>
    <w:rsid w:val="0037423E"/>
    <w:rsid w:val="0037434F"/>
    <w:rsid w:val="00374393"/>
    <w:rsid w:val="0037476C"/>
    <w:rsid w:val="00374928"/>
    <w:rsid w:val="00374C89"/>
    <w:rsid w:val="00375284"/>
    <w:rsid w:val="0037537A"/>
    <w:rsid w:val="003757A4"/>
    <w:rsid w:val="0037591C"/>
    <w:rsid w:val="00375A27"/>
    <w:rsid w:val="00375DB0"/>
    <w:rsid w:val="00375E3D"/>
    <w:rsid w:val="00375EEE"/>
    <w:rsid w:val="00376260"/>
    <w:rsid w:val="00376388"/>
    <w:rsid w:val="00376397"/>
    <w:rsid w:val="003763A5"/>
    <w:rsid w:val="00376536"/>
    <w:rsid w:val="00376904"/>
    <w:rsid w:val="00376ADC"/>
    <w:rsid w:val="00376B50"/>
    <w:rsid w:val="00376E7C"/>
    <w:rsid w:val="003771B7"/>
    <w:rsid w:val="003775B3"/>
    <w:rsid w:val="00377634"/>
    <w:rsid w:val="0037770A"/>
    <w:rsid w:val="00377784"/>
    <w:rsid w:val="003778FD"/>
    <w:rsid w:val="00377F95"/>
    <w:rsid w:val="0038054B"/>
    <w:rsid w:val="00380626"/>
    <w:rsid w:val="00380671"/>
    <w:rsid w:val="003808FD"/>
    <w:rsid w:val="00380ACE"/>
    <w:rsid w:val="00380D41"/>
    <w:rsid w:val="00380EA0"/>
    <w:rsid w:val="003810BB"/>
    <w:rsid w:val="003814ED"/>
    <w:rsid w:val="0038177B"/>
    <w:rsid w:val="003819B5"/>
    <w:rsid w:val="00381A24"/>
    <w:rsid w:val="00381CF8"/>
    <w:rsid w:val="003820D8"/>
    <w:rsid w:val="003823FF"/>
    <w:rsid w:val="00382417"/>
    <w:rsid w:val="00382772"/>
    <w:rsid w:val="00382AE1"/>
    <w:rsid w:val="00382E38"/>
    <w:rsid w:val="003832B4"/>
    <w:rsid w:val="003836BD"/>
    <w:rsid w:val="00383AB4"/>
    <w:rsid w:val="00383B8C"/>
    <w:rsid w:val="00383CC9"/>
    <w:rsid w:val="00383E58"/>
    <w:rsid w:val="00383ED3"/>
    <w:rsid w:val="003846DA"/>
    <w:rsid w:val="00384797"/>
    <w:rsid w:val="00384B1E"/>
    <w:rsid w:val="00384DD7"/>
    <w:rsid w:val="00384E3F"/>
    <w:rsid w:val="003854F9"/>
    <w:rsid w:val="00385779"/>
    <w:rsid w:val="0038591F"/>
    <w:rsid w:val="00385A5E"/>
    <w:rsid w:val="00385B17"/>
    <w:rsid w:val="00385D73"/>
    <w:rsid w:val="00387146"/>
    <w:rsid w:val="00387324"/>
    <w:rsid w:val="00387752"/>
    <w:rsid w:val="003877AE"/>
    <w:rsid w:val="00387886"/>
    <w:rsid w:val="00387939"/>
    <w:rsid w:val="0038799F"/>
    <w:rsid w:val="003902FF"/>
    <w:rsid w:val="0039062A"/>
    <w:rsid w:val="00390690"/>
    <w:rsid w:val="003907F6"/>
    <w:rsid w:val="003910D4"/>
    <w:rsid w:val="003912B1"/>
    <w:rsid w:val="003917EB"/>
    <w:rsid w:val="00391894"/>
    <w:rsid w:val="003919F6"/>
    <w:rsid w:val="00391B59"/>
    <w:rsid w:val="00391B97"/>
    <w:rsid w:val="00391E34"/>
    <w:rsid w:val="00391ECF"/>
    <w:rsid w:val="00391F0B"/>
    <w:rsid w:val="00392229"/>
    <w:rsid w:val="00392345"/>
    <w:rsid w:val="00392819"/>
    <w:rsid w:val="00392859"/>
    <w:rsid w:val="00392BAC"/>
    <w:rsid w:val="00392C22"/>
    <w:rsid w:val="003931B4"/>
    <w:rsid w:val="003932CE"/>
    <w:rsid w:val="0039377A"/>
    <w:rsid w:val="00393C20"/>
    <w:rsid w:val="00393C52"/>
    <w:rsid w:val="0039428D"/>
    <w:rsid w:val="0039450C"/>
    <w:rsid w:val="0039512A"/>
    <w:rsid w:val="0039514D"/>
    <w:rsid w:val="00395266"/>
    <w:rsid w:val="0039532D"/>
    <w:rsid w:val="00395618"/>
    <w:rsid w:val="0039594D"/>
    <w:rsid w:val="00395E2E"/>
    <w:rsid w:val="00395EC9"/>
    <w:rsid w:val="00395EF6"/>
    <w:rsid w:val="00395FD7"/>
    <w:rsid w:val="003962CE"/>
    <w:rsid w:val="003963D5"/>
    <w:rsid w:val="003964B6"/>
    <w:rsid w:val="00396CE1"/>
    <w:rsid w:val="00396E13"/>
    <w:rsid w:val="00397107"/>
    <w:rsid w:val="00397734"/>
    <w:rsid w:val="00397C63"/>
    <w:rsid w:val="003A0294"/>
    <w:rsid w:val="003A0FC0"/>
    <w:rsid w:val="003A181D"/>
    <w:rsid w:val="003A193A"/>
    <w:rsid w:val="003A1B28"/>
    <w:rsid w:val="003A1B85"/>
    <w:rsid w:val="003A1CCA"/>
    <w:rsid w:val="003A2134"/>
    <w:rsid w:val="003A27F6"/>
    <w:rsid w:val="003A28A7"/>
    <w:rsid w:val="003A2924"/>
    <w:rsid w:val="003A2A72"/>
    <w:rsid w:val="003A2C8A"/>
    <w:rsid w:val="003A2CB7"/>
    <w:rsid w:val="003A309E"/>
    <w:rsid w:val="003A343A"/>
    <w:rsid w:val="003A3A93"/>
    <w:rsid w:val="003A3AC9"/>
    <w:rsid w:val="003A3B64"/>
    <w:rsid w:val="003A3C5B"/>
    <w:rsid w:val="003A3D4E"/>
    <w:rsid w:val="003A4133"/>
    <w:rsid w:val="003A4307"/>
    <w:rsid w:val="003A4398"/>
    <w:rsid w:val="003A4451"/>
    <w:rsid w:val="003A4489"/>
    <w:rsid w:val="003A479D"/>
    <w:rsid w:val="003A4923"/>
    <w:rsid w:val="003A4C58"/>
    <w:rsid w:val="003A4C74"/>
    <w:rsid w:val="003A4F96"/>
    <w:rsid w:val="003A53D4"/>
    <w:rsid w:val="003A586A"/>
    <w:rsid w:val="003A5AC9"/>
    <w:rsid w:val="003A658C"/>
    <w:rsid w:val="003A6F67"/>
    <w:rsid w:val="003A7257"/>
    <w:rsid w:val="003A7282"/>
    <w:rsid w:val="003A777E"/>
    <w:rsid w:val="003A7814"/>
    <w:rsid w:val="003A7994"/>
    <w:rsid w:val="003A79F2"/>
    <w:rsid w:val="003A7B6D"/>
    <w:rsid w:val="003A7C91"/>
    <w:rsid w:val="003B0039"/>
    <w:rsid w:val="003B0D9C"/>
    <w:rsid w:val="003B1012"/>
    <w:rsid w:val="003B14BC"/>
    <w:rsid w:val="003B17CD"/>
    <w:rsid w:val="003B1A98"/>
    <w:rsid w:val="003B1BB0"/>
    <w:rsid w:val="003B1D04"/>
    <w:rsid w:val="003B25AE"/>
    <w:rsid w:val="003B2994"/>
    <w:rsid w:val="003B2B67"/>
    <w:rsid w:val="003B2C12"/>
    <w:rsid w:val="003B2C5D"/>
    <w:rsid w:val="003B2C6B"/>
    <w:rsid w:val="003B2E3D"/>
    <w:rsid w:val="003B2E52"/>
    <w:rsid w:val="003B2E6F"/>
    <w:rsid w:val="003B2FDA"/>
    <w:rsid w:val="003B2FEC"/>
    <w:rsid w:val="003B3134"/>
    <w:rsid w:val="003B3244"/>
    <w:rsid w:val="003B34B3"/>
    <w:rsid w:val="003B3865"/>
    <w:rsid w:val="003B38C8"/>
    <w:rsid w:val="003B3F02"/>
    <w:rsid w:val="003B41EB"/>
    <w:rsid w:val="003B4284"/>
    <w:rsid w:val="003B432F"/>
    <w:rsid w:val="003B4413"/>
    <w:rsid w:val="003B47E9"/>
    <w:rsid w:val="003B4CC7"/>
    <w:rsid w:val="003B4DE0"/>
    <w:rsid w:val="003B4EB1"/>
    <w:rsid w:val="003B518C"/>
    <w:rsid w:val="003B539C"/>
    <w:rsid w:val="003B5414"/>
    <w:rsid w:val="003B583B"/>
    <w:rsid w:val="003B5D93"/>
    <w:rsid w:val="003B5EED"/>
    <w:rsid w:val="003B64CA"/>
    <w:rsid w:val="003B66C2"/>
    <w:rsid w:val="003B681F"/>
    <w:rsid w:val="003B6B87"/>
    <w:rsid w:val="003B6CA7"/>
    <w:rsid w:val="003B7153"/>
    <w:rsid w:val="003B73FA"/>
    <w:rsid w:val="003B744B"/>
    <w:rsid w:val="003B7509"/>
    <w:rsid w:val="003B7522"/>
    <w:rsid w:val="003B7841"/>
    <w:rsid w:val="003B7AD5"/>
    <w:rsid w:val="003B7D12"/>
    <w:rsid w:val="003B7E1D"/>
    <w:rsid w:val="003B7FE1"/>
    <w:rsid w:val="003C0057"/>
    <w:rsid w:val="003C01AE"/>
    <w:rsid w:val="003C03FB"/>
    <w:rsid w:val="003C0488"/>
    <w:rsid w:val="003C0555"/>
    <w:rsid w:val="003C05DB"/>
    <w:rsid w:val="003C0BC4"/>
    <w:rsid w:val="003C0E7C"/>
    <w:rsid w:val="003C0FCA"/>
    <w:rsid w:val="003C1380"/>
    <w:rsid w:val="003C1416"/>
    <w:rsid w:val="003C18F0"/>
    <w:rsid w:val="003C1A9B"/>
    <w:rsid w:val="003C1CF2"/>
    <w:rsid w:val="003C1E01"/>
    <w:rsid w:val="003C1E8F"/>
    <w:rsid w:val="003C1ED5"/>
    <w:rsid w:val="003C1F89"/>
    <w:rsid w:val="003C1FF6"/>
    <w:rsid w:val="003C240F"/>
    <w:rsid w:val="003C2865"/>
    <w:rsid w:val="003C29E4"/>
    <w:rsid w:val="003C2F43"/>
    <w:rsid w:val="003C30FD"/>
    <w:rsid w:val="003C32E3"/>
    <w:rsid w:val="003C37B6"/>
    <w:rsid w:val="003C37C8"/>
    <w:rsid w:val="003C3877"/>
    <w:rsid w:val="003C3943"/>
    <w:rsid w:val="003C3A80"/>
    <w:rsid w:val="003C3A90"/>
    <w:rsid w:val="003C3DAF"/>
    <w:rsid w:val="003C401F"/>
    <w:rsid w:val="003C434B"/>
    <w:rsid w:val="003C43D0"/>
    <w:rsid w:val="003C4509"/>
    <w:rsid w:val="003C4563"/>
    <w:rsid w:val="003C466C"/>
    <w:rsid w:val="003C48EC"/>
    <w:rsid w:val="003C4A52"/>
    <w:rsid w:val="003C4AC0"/>
    <w:rsid w:val="003C4C43"/>
    <w:rsid w:val="003C5358"/>
    <w:rsid w:val="003C554A"/>
    <w:rsid w:val="003C5560"/>
    <w:rsid w:val="003C56E2"/>
    <w:rsid w:val="003C58C5"/>
    <w:rsid w:val="003C5DD2"/>
    <w:rsid w:val="003C62E0"/>
    <w:rsid w:val="003C6389"/>
    <w:rsid w:val="003C6486"/>
    <w:rsid w:val="003C6D8D"/>
    <w:rsid w:val="003C6E1F"/>
    <w:rsid w:val="003C6ECD"/>
    <w:rsid w:val="003D01EE"/>
    <w:rsid w:val="003D0221"/>
    <w:rsid w:val="003D0E24"/>
    <w:rsid w:val="003D1024"/>
    <w:rsid w:val="003D126E"/>
    <w:rsid w:val="003D16FC"/>
    <w:rsid w:val="003D184D"/>
    <w:rsid w:val="003D1DA1"/>
    <w:rsid w:val="003D1E10"/>
    <w:rsid w:val="003D1E5D"/>
    <w:rsid w:val="003D1FB4"/>
    <w:rsid w:val="003D2360"/>
    <w:rsid w:val="003D26CB"/>
    <w:rsid w:val="003D283C"/>
    <w:rsid w:val="003D29AF"/>
    <w:rsid w:val="003D2B16"/>
    <w:rsid w:val="003D3021"/>
    <w:rsid w:val="003D384C"/>
    <w:rsid w:val="003D3A2E"/>
    <w:rsid w:val="003D3B24"/>
    <w:rsid w:val="003D3BF7"/>
    <w:rsid w:val="003D3D3B"/>
    <w:rsid w:val="003D3E7B"/>
    <w:rsid w:val="003D3E95"/>
    <w:rsid w:val="003D41A2"/>
    <w:rsid w:val="003D41D3"/>
    <w:rsid w:val="003D4872"/>
    <w:rsid w:val="003D4B2F"/>
    <w:rsid w:val="003D53D4"/>
    <w:rsid w:val="003D5869"/>
    <w:rsid w:val="003D598A"/>
    <w:rsid w:val="003D5DA1"/>
    <w:rsid w:val="003D5E30"/>
    <w:rsid w:val="003D5F09"/>
    <w:rsid w:val="003D5F9F"/>
    <w:rsid w:val="003D6061"/>
    <w:rsid w:val="003D6308"/>
    <w:rsid w:val="003D63C6"/>
    <w:rsid w:val="003D65C8"/>
    <w:rsid w:val="003D6753"/>
    <w:rsid w:val="003D67EF"/>
    <w:rsid w:val="003D6976"/>
    <w:rsid w:val="003D6A60"/>
    <w:rsid w:val="003D6C66"/>
    <w:rsid w:val="003D75D7"/>
    <w:rsid w:val="003D7944"/>
    <w:rsid w:val="003E015C"/>
    <w:rsid w:val="003E0446"/>
    <w:rsid w:val="003E0606"/>
    <w:rsid w:val="003E0808"/>
    <w:rsid w:val="003E08EF"/>
    <w:rsid w:val="003E0CF1"/>
    <w:rsid w:val="003E0FB0"/>
    <w:rsid w:val="003E11DC"/>
    <w:rsid w:val="003E1244"/>
    <w:rsid w:val="003E13F2"/>
    <w:rsid w:val="003E1C62"/>
    <w:rsid w:val="003E1DC5"/>
    <w:rsid w:val="003E1F22"/>
    <w:rsid w:val="003E1FF8"/>
    <w:rsid w:val="003E203D"/>
    <w:rsid w:val="003E27AB"/>
    <w:rsid w:val="003E28BF"/>
    <w:rsid w:val="003E293F"/>
    <w:rsid w:val="003E29C6"/>
    <w:rsid w:val="003E2B79"/>
    <w:rsid w:val="003E2DB2"/>
    <w:rsid w:val="003E2E84"/>
    <w:rsid w:val="003E30AE"/>
    <w:rsid w:val="003E317E"/>
    <w:rsid w:val="003E3827"/>
    <w:rsid w:val="003E4729"/>
    <w:rsid w:val="003E5026"/>
    <w:rsid w:val="003E5100"/>
    <w:rsid w:val="003E51FA"/>
    <w:rsid w:val="003E5CD6"/>
    <w:rsid w:val="003E5D88"/>
    <w:rsid w:val="003E627D"/>
    <w:rsid w:val="003E639F"/>
    <w:rsid w:val="003E66C8"/>
    <w:rsid w:val="003E6984"/>
    <w:rsid w:val="003E70E3"/>
    <w:rsid w:val="003E728B"/>
    <w:rsid w:val="003E75AE"/>
    <w:rsid w:val="003E75BA"/>
    <w:rsid w:val="003E77A3"/>
    <w:rsid w:val="003E7A84"/>
    <w:rsid w:val="003E7AD6"/>
    <w:rsid w:val="003E7BA6"/>
    <w:rsid w:val="003F0203"/>
    <w:rsid w:val="003F03B5"/>
    <w:rsid w:val="003F055F"/>
    <w:rsid w:val="003F06E5"/>
    <w:rsid w:val="003F0880"/>
    <w:rsid w:val="003F09D1"/>
    <w:rsid w:val="003F0A84"/>
    <w:rsid w:val="003F0E0A"/>
    <w:rsid w:val="003F12A2"/>
    <w:rsid w:val="003F144B"/>
    <w:rsid w:val="003F1503"/>
    <w:rsid w:val="003F1572"/>
    <w:rsid w:val="003F18A5"/>
    <w:rsid w:val="003F18FA"/>
    <w:rsid w:val="003F1AAE"/>
    <w:rsid w:val="003F1C9F"/>
    <w:rsid w:val="003F1D8B"/>
    <w:rsid w:val="003F2026"/>
    <w:rsid w:val="003F2461"/>
    <w:rsid w:val="003F3113"/>
    <w:rsid w:val="003F37C1"/>
    <w:rsid w:val="003F3AFD"/>
    <w:rsid w:val="003F3FD5"/>
    <w:rsid w:val="003F40D1"/>
    <w:rsid w:val="003F4C5A"/>
    <w:rsid w:val="003F5230"/>
    <w:rsid w:val="003F54AB"/>
    <w:rsid w:val="003F5636"/>
    <w:rsid w:val="003F5982"/>
    <w:rsid w:val="003F60D8"/>
    <w:rsid w:val="003F60DA"/>
    <w:rsid w:val="003F6240"/>
    <w:rsid w:val="003F6340"/>
    <w:rsid w:val="003F6423"/>
    <w:rsid w:val="003F648D"/>
    <w:rsid w:val="003F64AC"/>
    <w:rsid w:val="003F67F2"/>
    <w:rsid w:val="003F6DB0"/>
    <w:rsid w:val="003F71A4"/>
    <w:rsid w:val="003F7752"/>
    <w:rsid w:val="003F7A20"/>
    <w:rsid w:val="003F7B8C"/>
    <w:rsid w:val="003F7F7A"/>
    <w:rsid w:val="004001C8"/>
    <w:rsid w:val="004001CA"/>
    <w:rsid w:val="00400496"/>
    <w:rsid w:val="00400499"/>
    <w:rsid w:val="004004FF"/>
    <w:rsid w:val="00400652"/>
    <w:rsid w:val="00400FB1"/>
    <w:rsid w:val="00401044"/>
    <w:rsid w:val="00401303"/>
    <w:rsid w:val="004014B3"/>
    <w:rsid w:val="00401A5F"/>
    <w:rsid w:val="00401B54"/>
    <w:rsid w:val="00401E0E"/>
    <w:rsid w:val="00401F3C"/>
    <w:rsid w:val="0040215C"/>
    <w:rsid w:val="004021A9"/>
    <w:rsid w:val="0040226C"/>
    <w:rsid w:val="004022AC"/>
    <w:rsid w:val="004023E0"/>
    <w:rsid w:val="00402680"/>
    <w:rsid w:val="004027A9"/>
    <w:rsid w:val="00402925"/>
    <w:rsid w:val="00402A61"/>
    <w:rsid w:val="00402D4C"/>
    <w:rsid w:val="004030E6"/>
    <w:rsid w:val="004035CB"/>
    <w:rsid w:val="00403979"/>
    <w:rsid w:val="00403A7C"/>
    <w:rsid w:val="00403F38"/>
    <w:rsid w:val="00403FBA"/>
    <w:rsid w:val="00403FCF"/>
    <w:rsid w:val="00403FE1"/>
    <w:rsid w:val="00403FF3"/>
    <w:rsid w:val="00404218"/>
    <w:rsid w:val="004043EB"/>
    <w:rsid w:val="004044C4"/>
    <w:rsid w:val="00404544"/>
    <w:rsid w:val="004048CA"/>
    <w:rsid w:val="004048FE"/>
    <w:rsid w:val="0040493C"/>
    <w:rsid w:val="00405103"/>
    <w:rsid w:val="0040548F"/>
    <w:rsid w:val="004054CA"/>
    <w:rsid w:val="0040556F"/>
    <w:rsid w:val="00405661"/>
    <w:rsid w:val="00405A06"/>
    <w:rsid w:val="00405CBB"/>
    <w:rsid w:val="00406117"/>
    <w:rsid w:val="004064EC"/>
    <w:rsid w:val="0040674C"/>
    <w:rsid w:val="00406AE5"/>
    <w:rsid w:val="00406DBD"/>
    <w:rsid w:val="00406DE5"/>
    <w:rsid w:val="00407031"/>
    <w:rsid w:val="004072B3"/>
    <w:rsid w:val="004072DE"/>
    <w:rsid w:val="00407479"/>
    <w:rsid w:val="0040754F"/>
    <w:rsid w:val="00407959"/>
    <w:rsid w:val="00407CDB"/>
    <w:rsid w:val="00407EE0"/>
    <w:rsid w:val="00410286"/>
    <w:rsid w:val="004106DC"/>
    <w:rsid w:val="0041074E"/>
    <w:rsid w:val="00410758"/>
    <w:rsid w:val="004108BE"/>
    <w:rsid w:val="00410A74"/>
    <w:rsid w:val="00411555"/>
    <w:rsid w:val="004116DC"/>
    <w:rsid w:val="0041177A"/>
    <w:rsid w:val="00411C58"/>
    <w:rsid w:val="00412550"/>
    <w:rsid w:val="00412618"/>
    <w:rsid w:val="004130C7"/>
    <w:rsid w:val="0041341B"/>
    <w:rsid w:val="00413431"/>
    <w:rsid w:val="004134F1"/>
    <w:rsid w:val="0041354D"/>
    <w:rsid w:val="00413622"/>
    <w:rsid w:val="00413A14"/>
    <w:rsid w:val="00413F19"/>
    <w:rsid w:val="00414588"/>
    <w:rsid w:val="00414641"/>
    <w:rsid w:val="00414A0F"/>
    <w:rsid w:val="00414D9E"/>
    <w:rsid w:val="00414F89"/>
    <w:rsid w:val="004150A8"/>
    <w:rsid w:val="0041521E"/>
    <w:rsid w:val="00415291"/>
    <w:rsid w:val="004154A6"/>
    <w:rsid w:val="00415543"/>
    <w:rsid w:val="00415552"/>
    <w:rsid w:val="00415792"/>
    <w:rsid w:val="0041579B"/>
    <w:rsid w:val="00415C20"/>
    <w:rsid w:val="00415C8D"/>
    <w:rsid w:val="00415FD9"/>
    <w:rsid w:val="00416968"/>
    <w:rsid w:val="00416F57"/>
    <w:rsid w:val="00417253"/>
    <w:rsid w:val="00417B06"/>
    <w:rsid w:val="00417D25"/>
    <w:rsid w:val="0042089F"/>
    <w:rsid w:val="004208F4"/>
    <w:rsid w:val="00420A56"/>
    <w:rsid w:val="00420C52"/>
    <w:rsid w:val="00420E29"/>
    <w:rsid w:val="004210CB"/>
    <w:rsid w:val="004211F9"/>
    <w:rsid w:val="0042141B"/>
    <w:rsid w:val="004217BE"/>
    <w:rsid w:val="00421D72"/>
    <w:rsid w:val="0042229B"/>
    <w:rsid w:val="0042248E"/>
    <w:rsid w:val="004227C2"/>
    <w:rsid w:val="0042285E"/>
    <w:rsid w:val="00422A28"/>
    <w:rsid w:val="00422B2C"/>
    <w:rsid w:val="00422E5F"/>
    <w:rsid w:val="004232A5"/>
    <w:rsid w:val="00423974"/>
    <w:rsid w:val="00423A72"/>
    <w:rsid w:val="00423C22"/>
    <w:rsid w:val="0042472E"/>
    <w:rsid w:val="00424B0C"/>
    <w:rsid w:val="00424EF7"/>
    <w:rsid w:val="0042500D"/>
    <w:rsid w:val="00425286"/>
    <w:rsid w:val="0042545E"/>
    <w:rsid w:val="00425B37"/>
    <w:rsid w:val="00426117"/>
    <w:rsid w:val="004262D5"/>
    <w:rsid w:val="0042633C"/>
    <w:rsid w:val="004268A9"/>
    <w:rsid w:val="00426CA6"/>
    <w:rsid w:val="00426F5F"/>
    <w:rsid w:val="00427059"/>
    <w:rsid w:val="00427428"/>
    <w:rsid w:val="0042745E"/>
    <w:rsid w:val="00427495"/>
    <w:rsid w:val="004277D7"/>
    <w:rsid w:val="00427944"/>
    <w:rsid w:val="00427E67"/>
    <w:rsid w:val="004302A3"/>
    <w:rsid w:val="004302EC"/>
    <w:rsid w:val="004304F2"/>
    <w:rsid w:val="00430A01"/>
    <w:rsid w:val="00430BDA"/>
    <w:rsid w:val="00430F8E"/>
    <w:rsid w:val="00431007"/>
    <w:rsid w:val="00431C89"/>
    <w:rsid w:val="00431CEF"/>
    <w:rsid w:val="00431F53"/>
    <w:rsid w:val="004320FF"/>
    <w:rsid w:val="004322EB"/>
    <w:rsid w:val="004325F3"/>
    <w:rsid w:val="00432ADC"/>
    <w:rsid w:val="00432B4C"/>
    <w:rsid w:val="00432EC7"/>
    <w:rsid w:val="00432F14"/>
    <w:rsid w:val="00433474"/>
    <w:rsid w:val="004337CB"/>
    <w:rsid w:val="00433868"/>
    <w:rsid w:val="00433D0D"/>
    <w:rsid w:val="00433D17"/>
    <w:rsid w:val="00433D9B"/>
    <w:rsid w:val="004348B9"/>
    <w:rsid w:val="00434BE6"/>
    <w:rsid w:val="00434E42"/>
    <w:rsid w:val="00434E62"/>
    <w:rsid w:val="00434EB9"/>
    <w:rsid w:val="00435020"/>
    <w:rsid w:val="004352E2"/>
    <w:rsid w:val="00435486"/>
    <w:rsid w:val="00435BEA"/>
    <w:rsid w:val="00435CD2"/>
    <w:rsid w:val="0043647C"/>
    <w:rsid w:val="00436480"/>
    <w:rsid w:val="00436B47"/>
    <w:rsid w:val="00436B55"/>
    <w:rsid w:val="00436D7A"/>
    <w:rsid w:val="00437180"/>
    <w:rsid w:val="004371A1"/>
    <w:rsid w:val="004372A8"/>
    <w:rsid w:val="004376D4"/>
    <w:rsid w:val="00437B92"/>
    <w:rsid w:val="00440378"/>
    <w:rsid w:val="0044051C"/>
    <w:rsid w:val="004407F8"/>
    <w:rsid w:val="0044089A"/>
    <w:rsid w:val="00440980"/>
    <w:rsid w:val="00440A68"/>
    <w:rsid w:val="00440A8F"/>
    <w:rsid w:val="00440AB9"/>
    <w:rsid w:val="00441654"/>
    <w:rsid w:val="00441AC6"/>
    <w:rsid w:val="00441B9E"/>
    <w:rsid w:val="00442131"/>
    <w:rsid w:val="004425C0"/>
    <w:rsid w:val="00442B3F"/>
    <w:rsid w:val="00442C53"/>
    <w:rsid w:val="004431C2"/>
    <w:rsid w:val="00443622"/>
    <w:rsid w:val="00443661"/>
    <w:rsid w:val="00443670"/>
    <w:rsid w:val="00443B9E"/>
    <w:rsid w:val="00443BC2"/>
    <w:rsid w:val="00443C59"/>
    <w:rsid w:val="00443F74"/>
    <w:rsid w:val="00444174"/>
    <w:rsid w:val="004441CA"/>
    <w:rsid w:val="004441FB"/>
    <w:rsid w:val="0044421F"/>
    <w:rsid w:val="00444670"/>
    <w:rsid w:val="004447E8"/>
    <w:rsid w:val="0044486D"/>
    <w:rsid w:val="00444AC9"/>
    <w:rsid w:val="00444B77"/>
    <w:rsid w:val="00444E66"/>
    <w:rsid w:val="0044516D"/>
    <w:rsid w:val="00445711"/>
    <w:rsid w:val="0044588C"/>
    <w:rsid w:val="00445C51"/>
    <w:rsid w:val="00445C61"/>
    <w:rsid w:val="00445CFE"/>
    <w:rsid w:val="00445D44"/>
    <w:rsid w:val="00445D4B"/>
    <w:rsid w:val="00445F4E"/>
    <w:rsid w:val="00446123"/>
    <w:rsid w:val="0044625A"/>
    <w:rsid w:val="004463BA"/>
    <w:rsid w:val="004463E3"/>
    <w:rsid w:val="0044689C"/>
    <w:rsid w:val="00446B52"/>
    <w:rsid w:val="00446D86"/>
    <w:rsid w:val="00446DA2"/>
    <w:rsid w:val="00450025"/>
    <w:rsid w:val="0045029D"/>
    <w:rsid w:val="00450327"/>
    <w:rsid w:val="00450986"/>
    <w:rsid w:val="00450A5C"/>
    <w:rsid w:val="00450B34"/>
    <w:rsid w:val="00450DFC"/>
    <w:rsid w:val="004515D6"/>
    <w:rsid w:val="004515F2"/>
    <w:rsid w:val="00451887"/>
    <w:rsid w:val="00451B6B"/>
    <w:rsid w:val="00452036"/>
    <w:rsid w:val="0045243C"/>
    <w:rsid w:val="00452713"/>
    <w:rsid w:val="00452FA5"/>
    <w:rsid w:val="004539C0"/>
    <w:rsid w:val="00453ABA"/>
    <w:rsid w:val="00453E27"/>
    <w:rsid w:val="004540A3"/>
    <w:rsid w:val="0045447C"/>
    <w:rsid w:val="004546B5"/>
    <w:rsid w:val="00454E61"/>
    <w:rsid w:val="00454F0C"/>
    <w:rsid w:val="0045501A"/>
    <w:rsid w:val="00455053"/>
    <w:rsid w:val="0045539B"/>
    <w:rsid w:val="00455821"/>
    <w:rsid w:val="0045583E"/>
    <w:rsid w:val="004559B7"/>
    <w:rsid w:val="00455C39"/>
    <w:rsid w:val="00455D26"/>
    <w:rsid w:val="00455D67"/>
    <w:rsid w:val="00455D6C"/>
    <w:rsid w:val="00455D7F"/>
    <w:rsid w:val="00455DF9"/>
    <w:rsid w:val="0045622E"/>
    <w:rsid w:val="00456245"/>
    <w:rsid w:val="004563AB"/>
    <w:rsid w:val="00456532"/>
    <w:rsid w:val="004565FE"/>
    <w:rsid w:val="0045660C"/>
    <w:rsid w:val="00456E56"/>
    <w:rsid w:val="00457286"/>
    <w:rsid w:val="004575A8"/>
    <w:rsid w:val="00457A7B"/>
    <w:rsid w:val="00457ED8"/>
    <w:rsid w:val="004601EA"/>
    <w:rsid w:val="004603BF"/>
    <w:rsid w:val="004604B4"/>
    <w:rsid w:val="0046064C"/>
    <w:rsid w:val="00460CE9"/>
    <w:rsid w:val="00460F8D"/>
    <w:rsid w:val="00461119"/>
    <w:rsid w:val="0046122A"/>
    <w:rsid w:val="00461286"/>
    <w:rsid w:val="0046137C"/>
    <w:rsid w:val="004615CE"/>
    <w:rsid w:val="004619F3"/>
    <w:rsid w:val="00461D24"/>
    <w:rsid w:val="00461EF7"/>
    <w:rsid w:val="00462356"/>
    <w:rsid w:val="004626CA"/>
    <w:rsid w:val="004626ED"/>
    <w:rsid w:val="00462A02"/>
    <w:rsid w:val="00462CAB"/>
    <w:rsid w:val="00462D5C"/>
    <w:rsid w:val="004630AD"/>
    <w:rsid w:val="00463264"/>
    <w:rsid w:val="00463449"/>
    <w:rsid w:val="004635B3"/>
    <w:rsid w:val="004636C2"/>
    <w:rsid w:val="00463A0C"/>
    <w:rsid w:val="00464435"/>
    <w:rsid w:val="00464572"/>
    <w:rsid w:val="0046494C"/>
    <w:rsid w:val="0046495E"/>
    <w:rsid w:val="00464CA0"/>
    <w:rsid w:val="00464F10"/>
    <w:rsid w:val="0046524E"/>
    <w:rsid w:val="004653B4"/>
    <w:rsid w:val="00465536"/>
    <w:rsid w:val="0046580D"/>
    <w:rsid w:val="00465922"/>
    <w:rsid w:val="00465B03"/>
    <w:rsid w:val="00465DD3"/>
    <w:rsid w:val="00466105"/>
    <w:rsid w:val="00466326"/>
    <w:rsid w:val="00466337"/>
    <w:rsid w:val="004664A1"/>
    <w:rsid w:val="00466D7E"/>
    <w:rsid w:val="0046700B"/>
    <w:rsid w:val="00467103"/>
    <w:rsid w:val="004671FE"/>
    <w:rsid w:val="00467683"/>
    <w:rsid w:val="004678FD"/>
    <w:rsid w:val="00470408"/>
    <w:rsid w:val="004707B0"/>
    <w:rsid w:val="00470B33"/>
    <w:rsid w:val="00470E59"/>
    <w:rsid w:val="00470F3E"/>
    <w:rsid w:val="00470FC4"/>
    <w:rsid w:val="004717E4"/>
    <w:rsid w:val="00471BD8"/>
    <w:rsid w:val="00471CE9"/>
    <w:rsid w:val="00472048"/>
    <w:rsid w:val="004721FF"/>
    <w:rsid w:val="004726E7"/>
    <w:rsid w:val="0047275A"/>
    <w:rsid w:val="00472771"/>
    <w:rsid w:val="00473383"/>
    <w:rsid w:val="00473734"/>
    <w:rsid w:val="0047391B"/>
    <w:rsid w:val="004739EE"/>
    <w:rsid w:val="00473E68"/>
    <w:rsid w:val="00474111"/>
    <w:rsid w:val="004742D5"/>
    <w:rsid w:val="004743AD"/>
    <w:rsid w:val="004743D8"/>
    <w:rsid w:val="00474A96"/>
    <w:rsid w:val="00474AB1"/>
    <w:rsid w:val="00474F03"/>
    <w:rsid w:val="00474FA7"/>
    <w:rsid w:val="00474FEC"/>
    <w:rsid w:val="00475316"/>
    <w:rsid w:val="0047541F"/>
    <w:rsid w:val="00475590"/>
    <w:rsid w:val="00475B48"/>
    <w:rsid w:val="00475EE5"/>
    <w:rsid w:val="00476325"/>
    <w:rsid w:val="00476B65"/>
    <w:rsid w:val="00476B79"/>
    <w:rsid w:val="00476CD6"/>
    <w:rsid w:val="004770E0"/>
    <w:rsid w:val="00477611"/>
    <w:rsid w:val="004776A9"/>
    <w:rsid w:val="0047786B"/>
    <w:rsid w:val="00477B6A"/>
    <w:rsid w:val="00477CBB"/>
    <w:rsid w:val="00477D62"/>
    <w:rsid w:val="00477FC0"/>
    <w:rsid w:val="00477FDA"/>
    <w:rsid w:val="004804A4"/>
    <w:rsid w:val="00480936"/>
    <w:rsid w:val="00480AD5"/>
    <w:rsid w:val="00480E4D"/>
    <w:rsid w:val="00480EFA"/>
    <w:rsid w:val="00481489"/>
    <w:rsid w:val="00481D81"/>
    <w:rsid w:val="0048204C"/>
    <w:rsid w:val="004820C1"/>
    <w:rsid w:val="004821BB"/>
    <w:rsid w:val="00482479"/>
    <w:rsid w:val="004827A7"/>
    <w:rsid w:val="004829F7"/>
    <w:rsid w:val="00482CC0"/>
    <w:rsid w:val="00482DFD"/>
    <w:rsid w:val="00482FE9"/>
    <w:rsid w:val="0048324A"/>
    <w:rsid w:val="004833A4"/>
    <w:rsid w:val="004835C2"/>
    <w:rsid w:val="004835E7"/>
    <w:rsid w:val="004837EB"/>
    <w:rsid w:val="00483BA8"/>
    <w:rsid w:val="00483C23"/>
    <w:rsid w:val="00483CB1"/>
    <w:rsid w:val="00483D3B"/>
    <w:rsid w:val="00484043"/>
    <w:rsid w:val="00484507"/>
    <w:rsid w:val="0048496A"/>
    <w:rsid w:val="00484ECE"/>
    <w:rsid w:val="00484EF9"/>
    <w:rsid w:val="00484F3B"/>
    <w:rsid w:val="00484FFC"/>
    <w:rsid w:val="00485495"/>
    <w:rsid w:val="00485671"/>
    <w:rsid w:val="00486084"/>
    <w:rsid w:val="004864BF"/>
    <w:rsid w:val="00486508"/>
    <w:rsid w:val="0048667C"/>
    <w:rsid w:val="004869CC"/>
    <w:rsid w:val="00486A28"/>
    <w:rsid w:val="00486A4A"/>
    <w:rsid w:val="00486D12"/>
    <w:rsid w:val="00487027"/>
    <w:rsid w:val="00487264"/>
    <w:rsid w:val="00487798"/>
    <w:rsid w:val="004900D8"/>
    <w:rsid w:val="004904BD"/>
    <w:rsid w:val="00490949"/>
    <w:rsid w:val="00490E01"/>
    <w:rsid w:val="00490EE7"/>
    <w:rsid w:val="00490F4B"/>
    <w:rsid w:val="00491074"/>
    <w:rsid w:val="004914EF"/>
    <w:rsid w:val="00491629"/>
    <w:rsid w:val="00491702"/>
    <w:rsid w:val="0049219C"/>
    <w:rsid w:val="0049224A"/>
    <w:rsid w:val="004924B8"/>
    <w:rsid w:val="00492507"/>
    <w:rsid w:val="00492510"/>
    <w:rsid w:val="00492594"/>
    <w:rsid w:val="00492E05"/>
    <w:rsid w:val="00492FDC"/>
    <w:rsid w:val="0049304E"/>
    <w:rsid w:val="004931F7"/>
    <w:rsid w:val="00493596"/>
    <w:rsid w:val="00493742"/>
    <w:rsid w:val="00493983"/>
    <w:rsid w:val="00493C6B"/>
    <w:rsid w:val="00494C80"/>
    <w:rsid w:val="00494EA0"/>
    <w:rsid w:val="0049515B"/>
    <w:rsid w:val="0049550E"/>
    <w:rsid w:val="00495556"/>
    <w:rsid w:val="00495806"/>
    <w:rsid w:val="00495DA1"/>
    <w:rsid w:val="00495F1B"/>
    <w:rsid w:val="00495FE3"/>
    <w:rsid w:val="0049610B"/>
    <w:rsid w:val="004962BB"/>
    <w:rsid w:val="004966EE"/>
    <w:rsid w:val="00496916"/>
    <w:rsid w:val="00496B7E"/>
    <w:rsid w:val="00496CDE"/>
    <w:rsid w:val="00496D4A"/>
    <w:rsid w:val="00497BA8"/>
    <w:rsid w:val="00497EE2"/>
    <w:rsid w:val="004A02D1"/>
    <w:rsid w:val="004A0AE2"/>
    <w:rsid w:val="004A0AFC"/>
    <w:rsid w:val="004A116B"/>
    <w:rsid w:val="004A1642"/>
    <w:rsid w:val="004A1D0D"/>
    <w:rsid w:val="004A1DA4"/>
    <w:rsid w:val="004A1E99"/>
    <w:rsid w:val="004A21C0"/>
    <w:rsid w:val="004A2480"/>
    <w:rsid w:val="004A2750"/>
    <w:rsid w:val="004A2E7F"/>
    <w:rsid w:val="004A2EF1"/>
    <w:rsid w:val="004A2FA3"/>
    <w:rsid w:val="004A300F"/>
    <w:rsid w:val="004A30CA"/>
    <w:rsid w:val="004A31AB"/>
    <w:rsid w:val="004A344C"/>
    <w:rsid w:val="004A39D8"/>
    <w:rsid w:val="004A3C42"/>
    <w:rsid w:val="004A3CF2"/>
    <w:rsid w:val="004A41DD"/>
    <w:rsid w:val="004A45ED"/>
    <w:rsid w:val="004A4C8D"/>
    <w:rsid w:val="004A4E7F"/>
    <w:rsid w:val="004A504D"/>
    <w:rsid w:val="004A541F"/>
    <w:rsid w:val="004A58D0"/>
    <w:rsid w:val="004A5A68"/>
    <w:rsid w:val="004A5C10"/>
    <w:rsid w:val="004A5ECA"/>
    <w:rsid w:val="004A5F97"/>
    <w:rsid w:val="004A6015"/>
    <w:rsid w:val="004A613A"/>
    <w:rsid w:val="004A6F6E"/>
    <w:rsid w:val="004A739B"/>
    <w:rsid w:val="004A74B3"/>
    <w:rsid w:val="004A76FC"/>
    <w:rsid w:val="004A786C"/>
    <w:rsid w:val="004A7BFA"/>
    <w:rsid w:val="004A7E89"/>
    <w:rsid w:val="004B0463"/>
    <w:rsid w:val="004B0C9A"/>
    <w:rsid w:val="004B1353"/>
    <w:rsid w:val="004B15F0"/>
    <w:rsid w:val="004B16BA"/>
    <w:rsid w:val="004B174D"/>
    <w:rsid w:val="004B1A10"/>
    <w:rsid w:val="004B1D34"/>
    <w:rsid w:val="004B1FB8"/>
    <w:rsid w:val="004B1FFD"/>
    <w:rsid w:val="004B215A"/>
    <w:rsid w:val="004B21DB"/>
    <w:rsid w:val="004B2777"/>
    <w:rsid w:val="004B2785"/>
    <w:rsid w:val="004B2D77"/>
    <w:rsid w:val="004B2E26"/>
    <w:rsid w:val="004B3104"/>
    <w:rsid w:val="004B32B4"/>
    <w:rsid w:val="004B374B"/>
    <w:rsid w:val="004B4093"/>
    <w:rsid w:val="004B4155"/>
    <w:rsid w:val="004B42B7"/>
    <w:rsid w:val="004B44E7"/>
    <w:rsid w:val="004B46EB"/>
    <w:rsid w:val="004B4869"/>
    <w:rsid w:val="004B4AF8"/>
    <w:rsid w:val="004B513A"/>
    <w:rsid w:val="004B5827"/>
    <w:rsid w:val="004B5C4C"/>
    <w:rsid w:val="004B5FF8"/>
    <w:rsid w:val="004B60A4"/>
    <w:rsid w:val="004B65F9"/>
    <w:rsid w:val="004B65FB"/>
    <w:rsid w:val="004B690D"/>
    <w:rsid w:val="004B69EB"/>
    <w:rsid w:val="004B703A"/>
    <w:rsid w:val="004B704C"/>
    <w:rsid w:val="004B73B0"/>
    <w:rsid w:val="004B772C"/>
    <w:rsid w:val="004C0445"/>
    <w:rsid w:val="004C0537"/>
    <w:rsid w:val="004C0553"/>
    <w:rsid w:val="004C075E"/>
    <w:rsid w:val="004C0899"/>
    <w:rsid w:val="004C0B34"/>
    <w:rsid w:val="004C0B8E"/>
    <w:rsid w:val="004C0D83"/>
    <w:rsid w:val="004C0FC1"/>
    <w:rsid w:val="004C1A23"/>
    <w:rsid w:val="004C203D"/>
    <w:rsid w:val="004C2090"/>
    <w:rsid w:val="004C23B8"/>
    <w:rsid w:val="004C26B4"/>
    <w:rsid w:val="004C298D"/>
    <w:rsid w:val="004C2C8C"/>
    <w:rsid w:val="004C2DE0"/>
    <w:rsid w:val="004C3008"/>
    <w:rsid w:val="004C31A6"/>
    <w:rsid w:val="004C31E5"/>
    <w:rsid w:val="004C344F"/>
    <w:rsid w:val="004C3C1E"/>
    <w:rsid w:val="004C3C7F"/>
    <w:rsid w:val="004C3EF5"/>
    <w:rsid w:val="004C40C3"/>
    <w:rsid w:val="004C4821"/>
    <w:rsid w:val="004C483F"/>
    <w:rsid w:val="004C4B0D"/>
    <w:rsid w:val="004C4ED5"/>
    <w:rsid w:val="004C5458"/>
    <w:rsid w:val="004C5852"/>
    <w:rsid w:val="004C5D76"/>
    <w:rsid w:val="004C5DA5"/>
    <w:rsid w:val="004C5FA6"/>
    <w:rsid w:val="004C5FAC"/>
    <w:rsid w:val="004C618F"/>
    <w:rsid w:val="004C61A9"/>
    <w:rsid w:val="004C6372"/>
    <w:rsid w:val="004C637D"/>
    <w:rsid w:val="004C69AC"/>
    <w:rsid w:val="004C6B02"/>
    <w:rsid w:val="004C6B1F"/>
    <w:rsid w:val="004C6B63"/>
    <w:rsid w:val="004C6C90"/>
    <w:rsid w:val="004C705C"/>
    <w:rsid w:val="004C7350"/>
    <w:rsid w:val="004C797A"/>
    <w:rsid w:val="004D004A"/>
    <w:rsid w:val="004D004D"/>
    <w:rsid w:val="004D01F8"/>
    <w:rsid w:val="004D0639"/>
    <w:rsid w:val="004D067B"/>
    <w:rsid w:val="004D0956"/>
    <w:rsid w:val="004D0A23"/>
    <w:rsid w:val="004D0E11"/>
    <w:rsid w:val="004D0FF4"/>
    <w:rsid w:val="004D1090"/>
    <w:rsid w:val="004D10DE"/>
    <w:rsid w:val="004D111A"/>
    <w:rsid w:val="004D14F6"/>
    <w:rsid w:val="004D1824"/>
    <w:rsid w:val="004D1917"/>
    <w:rsid w:val="004D1CBF"/>
    <w:rsid w:val="004D282C"/>
    <w:rsid w:val="004D2969"/>
    <w:rsid w:val="004D2CEB"/>
    <w:rsid w:val="004D2F13"/>
    <w:rsid w:val="004D2F5F"/>
    <w:rsid w:val="004D32DC"/>
    <w:rsid w:val="004D39AD"/>
    <w:rsid w:val="004D3B20"/>
    <w:rsid w:val="004D41AE"/>
    <w:rsid w:val="004D42A8"/>
    <w:rsid w:val="004D4399"/>
    <w:rsid w:val="004D4522"/>
    <w:rsid w:val="004D4A49"/>
    <w:rsid w:val="004D4A7A"/>
    <w:rsid w:val="004D4B0A"/>
    <w:rsid w:val="004D4C85"/>
    <w:rsid w:val="004D4FB3"/>
    <w:rsid w:val="004D51CA"/>
    <w:rsid w:val="004D52A6"/>
    <w:rsid w:val="004D5496"/>
    <w:rsid w:val="004D55C9"/>
    <w:rsid w:val="004D57C6"/>
    <w:rsid w:val="004D59D0"/>
    <w:rsid w:val="004D5C3F"/>
    <w:rsid w:val="004D5D8D"/>
    <w:rsid w:val="004D6187"/>
    <w:rsid w:val="004D67E8"/>
    <w:rsid w:val="004D6B9F"/>
    <w:rsid w:val="004D6E1C"/>
    <w:rsid w:val="004D6F58"/>
    <w:rsid w:val="004D756B"/>
    <w:rsid w:val="004D77F1"/>
    <w:rsid w:val="004D7801"/>
    <w:rsid w:val="004D7A9A"/>
    <w:rsid w:val="004D7C87"/>
    <w:rsid w:val="004E06B8"/>
    <w:rsid w:val="004E0935"/>
    <w:rsid w:val="004E0AE9"/>
    <w:rsid w:val="004E0E31"/>
    <w:rsid w:val="004E1077"/>
    <w:rsid w:val="004E14D8"/>
    <w:rsid w:val="004E1972"/>
    <w:rsid w:val="004E1CCC"/>
    <w:rsid w:val="004E1FCA"/>
    <w:rsid w:val="004E2125"/>
    <w:rsid w:val="004E21DC"/>
    <w:rsid w:val="004E221F"/>
    <w:rsid w:val="004E25F2"/>
    <w:rsid w:val="004E2DCA"/>
    <w:rsid w:val="004E2F92"/>
    <w:rsid w:val="004E3169"/>
    <w:rsid w:val="004E3403"/>
    <w:rsid w:val="004E3E26"/>
    <w:rsid w:val="004E3F53"/>
    <w:rsid w:val="004E413F"/>
    <w:rsid w:val="004E4225"/>
    <w:rsid w:val="004E4606"/>
    <w:rsid w:val="004E49EE"/>
    <w:rsid w:val="004E4D6D"/>
    <w:rsid w:val="004E4F6C"/>
    <w:rsid w:val="004E52DD"/>
    <w:rsid w:val="004E56E9"/>
    <w:rsid w:val="004E58EF"/>
    <w:rsid w:val="004E59D5"/>
    <w:rsid w:val="004E5B33"/>
    <w:rsid w:val="004E5BD4"/>
    <w:rsid w:val="004E5E71"/>
    <w:rsid w:val="004E5EBA"/>
    <w:rsid w:val="004E5F01"/>
    <w:rsid w:val="004E62A9"/>
    <w:rsid w:val="004E64AF"/>
    <w:rsid w:val="004E6A9D"/>
    <w:rsid w:val="004E6B8E"/>
    <w:rsid w:val="004E6E48"/>
    <w:rsid w:val="004E6F47"/>
    <w:rsid w:val="004E72D2"/>
    <w:rsid w:val="004E73CD"/>
    <w:rsid w:val="004E747A"/>
    <w:rsid w:val="004E77D2"/>
    <w:rsid w:val="004E7B49"/>
    <w:rsid w:val="004E7FA1"/>
    <w:rsid w:val="004F01CB"/>
    <w:rsid w:val="004F055A"/>
    <w:rsid w:val="004F0578"/>
    <w:rsid w:val="004F07F9"/>
    <w:rsid w:val="004F0AF2"/>
    <w:rsid w:val="004F0AFE"/>
    <w:rsid w:val="004F1466"/>
    <w:rsid w:val="004F17F3"/>
    <w:rsid w:val="004F18B5"/>
    <w:rsid w:val="004F1A4B"/>
    <w:rsid w:val="004F1D58"/>
    <w:rsid w:val="004F1E5E"/>
    <w:rsid w:val="004F1FE8"/>
    <w:rsid w:val="004F209E"/>
    <w:rsid w:val="004F2181"/>
    <w:rsid w:val="004F22C1"/>
    <w:rsid w:val="004F22CA"/>
    <w:rsid w:val="004F2685"/>
    <w:rsid w:val="004F2C12"/>
    <w:rsid w:val="004F2D03"/>
    <w:rsid w:val="004F3050"/>
    <w:rsid w:val="004F30C4"/>
    <w:rsid w:val="004F3355"/>
    <w:rsid w:val="004F380A"/>
    <w:rsid w:val="004F3980"/>
    <w:rsid w:val="004F39E2"/>
    <w:rsid w:val="004F3A18"/>
    <w:rsid w:val="004F3AB4"/>
    <w:rsid w:val="004F3C33"/>
    <w:rsid w:val="004F490C"/>
    <w:rsid w:val="004F49A2"/>
    <w:rsid w:val="004F49D7"/>
    <w:rsid w:val="004F4A66"/>
    <w:rsid w:val="004F4AA0"/>
    <w:rsid w:val="004F4B74"/>
    <w:rsid w:val="004F550E"/>
    <w:rsid w:val="004F5A7E"/>
    <w:rsid w:val="004F5AFF"/>
    <w:rsid w:val="004F5F17"/>
    <w:rsid w:val="004F6193"/>
    <w:rsid w:val="004F63DB"/>
    <w:rsid w:val="004F6443"/>
    <w:rsid w:val="004F65CD"/>
    <w:rsid w:val="004F6907"/>
    <w:rsid w:val="004F6CE3"/>
    <w:rsid w:val="004F6F3C"/>
    <w:rsid w:val="004F6FBF"/>
    <w:rsid w:val="004F70F8"/>
    <w:rsid w:val="004F7459"/>
    <w:rsid w:val="004F7480"/>
    <w:rsid w:val="004F78FC"/>
    <w:rsid w:val="004F7AE6"/>
    <w:rsid w:val="004F7E21"/>
    <w:rsid w:val="0050045E"/>
    <w:rsid w:val="00500F86"/>
    <w:rsid w:val="0050125A"/>
    <w:rsid w:val="0050179D"/>
    <w:rsid w:val="005018AD"/>
    <w:rsid w:val="00501960"/>
    <w:rsid w:val="005020E9"/>
    <w:rsid w:val="005023F5"/>
    <w:rsid w:val="0050258F"/>
    <w:rsid w:val="005028BE"/>
    <w:rsid w:val="005028FC"/>
    <w:rsid w:val="00502F26"/>
    <w:rsid w:val="00503100"/>
    <w:rsid w:val="00503694"/>
    <w:rsid w:val="005036F3"/>
    <w:rsid w:val="00503F45"/>
    <w:rsid w:val="00504105"/>
    <w:rsid w:val="00504431"/>
    <w:rsid w:val="0050481F"/>
    <w:rsid w:val="005049DD"/>
    <w:rsid w:val="00504A1C"/>
    <w:rsid w:val="00505092"/>
    <w:rsid w:val="005051E3"/>
    <w:rsid w:val="005055A4"/>
    <w:rsid w:val="005055AC"/>
    <w:rsid w:val="00505733"/>
    <w:rsid w:val="0050599B"/>
    <w:rsid w:val="00505B44"/>
    <w:rsid w:val="00505C1D"/>
    <w:rsid w:val="0050612A"/>
    <w:rsid w:val="005061F3"/>
    <w:rsid w:val="00506243"/>
    <w:rsid w:val="00506334"/>
    <w:rsid w:val="0050651E"/>
    <w:rsid w:val="005068CD"/>
    <w:rsid w:val="00506AAF"/>
    <w:rsid w:val="005075DE"/>
    <w:rsid w:val="00507989"/>
    <w:rsid w:val="00507A37"/>
    <w:rsid w:val="00507DB9"/>
    <w:rsid w:val="00507E3F"/>
    <w:rsid w:val="00510131"/>
    <w:rsid w:val="00510302"/>
    <w:rsid w:val="005107AC"/>
    <w:rsid w:val="00510AA0"/>
    <w:rsid w:val="00511CC4"/>
    <w:rsid w:val="00512706"/>
    <w:rsid w:val="0051283B"/>
    <w:rsid w:val="005128BA"/>
    <w:rsid w:val="00512CD4"/>
    <w:rsid w:val="00512E40"/>
    <w:rsid w:val="0051318F"/>
    <w:rsid w:val="0051322B"/>
    <w:rsid w:val="00513485"/>
    <w:rsid w:val="00513E4A"/>
    <w:rsid w:val="005141D1"/>
    <w:rsid w:val="00514957"/>
    <w:rsid w:val="00514AF2"/>
    <w:rsid w:val="00514CE8"/>
    <w:rsid w:val="00514DCE"/>
    <w:rsid w:val="005150EF"/>
    <w:rsid w:val="005154D0"/>
    <w:rsid w:val="00515B08"/>
    <w:rsid w:val="00515E49"/>
    <w:rsid w:val="00516108"/>
    <w:rsid w:val="005162C0"/>
    <w:rsid w:val="005165CF"/>
    <w:rsid w:val="00516785"/>
    <w:rsid w:val="005170B9"/>
    <w:rsid w:val="00517296"/>
    <w:rsid w:val="0051733B"/>
    <w:rsid w:val="00517365"/>
    <w:rsid w:val="005173FE"/>
    <w:rsid w:val="00517B8C"/>
    <w:rsid w:val="00517EAC"/>
    <w:rsid w:val="0052071F"/>
    <w:rsid w:val="005208A3"/>
    <w:rsid w:val="00520960"/>
    <w:rsid w:val="00520DE4"/>
    <w:rsid w:val="005213AE"/>
    <w:rsid w:val="005213B1"/>
    <w:rsid w:val="005215EE"/>
    <w:rsid w:val="00521747"/>
    <w:rsid w:val="00521917"/>
    <w:rsid w:val="00521A57"/>
    <w:rsid w:val="00521BAB"/>
    <w:rsid w:val="00521ED9"/>
    <w:rsid w:val="0052213F"/>
    <w:rsid w:val="005225C0"/>
    <w:rsid w:val="0052286D"/>
    <w:rsid w:val="005228B5"/>
    <w:rsid w:val="00522F16"/>
    <w:rsid w:val="00523164"/>
    <w:rsid w:val="005233E2"/>
    <w:rsid w:val="00523587"/>
    <w:rsid w:val="005236B6"/>
    <w:rsid w:val="00523EEA"/>
    <w:rsid w:val="0052411C"/>
    <w:rsid w:val="005241BC"/>
    <w:rsid w:val="0052428C"/>
    <w:rsid w:val="00524456"/>
    <w:rsid w:val="005246C7"/>
    <w:rsid w:val="00524A98"/>
    <w:rsid w:val="00524CDB"/>
    <w:rsid w:val="00524D1D"/>
    <w:rsid w:val="00524DE1"/>
    <w:rsid w:val="005251E8"/>
    <w:rsid w:val="00525392"/>
    <w:rsid w:val="0052554F"/>
    <w:rsid w:val="005255C0"/>
    <w:rsid w:val="00525AEB"/>
    <w:rsid w:val="00525B2C"/>
    <w:rsid w:val="005264FF"/>
    <w:rsid w:val="00526753"/>
    <w:rsid w:val="0052675A"/>
    <w:rsid w:val="005267CB"/>
    <w:rsid w:val="005269EE"/>
    <w:rsid w:val="00526DC5"/>
    <w:rsid w:val="00526F44"/>
    <w:rsid w:val="00526F52"/>
    <w:rsid w:val="005270BF"/>
    <w:rsid w:val="005270D9"/>
    <w:rsid w:val="005278A8"/>
    <w:rsid w:val="00530009"/>
    <w:rsid w:val="005307A7"/>
    <w:rsid w:val="00530887"/>
    <w:rsid w:val="00530AEE"/>
    <w:rsid w:val="00530D10"/>
    <w:rsid w:val="0053100C"/>
    <w:rsid w:val="00531231"/>
    <w:rsid w:val="00531553"/>
    <w:rsid w:val="00531587"/>
    <w:rsid w:val="0053167C"/>
    <w:rsid w:val="0053177F"/>
    <w:rsid w:val="00531B1A"/>
    <w:rsid w:val="00532188"/>
    <w:rsid w:val="005323AD"/>
    <w:rsid w:val="005325C6"/>
    <w:rsid w:val="005326C7"/>
    <w:rsid w:val="005326F6"/>
    <w:rsid w:val="0053278B"/>
    <w:rsid w:val="00532B43"/>
    <w:rsid w:val="00532FB2"/>
    <w:rsid w:val="0053311B"/>
    <w:rsid w:val="005331A9"/>
    <w:rsid w:val="00533218"/>
    <w:rsid w:val="005337ED"/>
    <w:rsid w:val="00533D51"/>
    <w:rsid w:val="00533F8C"/>
    <w:rsid w:val="00534A37"/>
    <w:rsid w:val="00534A4D"/>
    <w:rsid w:val="00534C02"/>
    <w:rsid w:val="00534C84"/>
    <w:rsid w:val="00534DEC"/>
    <w:rsid w:val="00534ED9"/>
    <w:rsid w:val="005351BD"/>
    <w:rsid w:val="00535337"/>
    <w:rsid w:val="0053562B"/>
    <w:rsid w:val="005357A2"/>
    <w:rsid w:val="00535BED"/>
    <w:rsid w:val="005360A8"/>
    <w:rsid w:val="00536369"/>
    <w:rsid w:val="0053650E"/>
    <w:rsid w:val="00536621"/>
    <w:rsid w:val="00536862"/>
    <w:rsid w:val="005368CB"/>
    <w:rsid w:val="00536A41"/>
    <w:rsid w:val="00536BD3"/>
    <w:rsid w:val="00536BE6"/>
    <w:rsid w:val="00536E8F"/>
    <w:rsid w:val="00536FE7"/>
    <w:rsid w:val="0053762A"/>
    <w:rsid w:val="00537913"/>
    <w:rsid w:val="00537C9A"/>
    <w:rsid w:val="00540AB2"/>
    <w:rsid w:val="0054118C"/>
    <w:rsid w:val="0054136B"/>
    <w:rsid w:val="005417BA"/>
    <w:rsid w:val="0054194F"/>
    <w:rsid w:val="005419A8"/>
    <w:rsid w:val="005419C7"/>
    <w:rsid w:val="00541A3F"/>
    <w:rsid w:val="00541A58"/>
    <w:rsid w:val="00541AC0"/>
    <w:rsid w:val="00541C8B"/>
    <w:rsid w:val="00541E18"/>
    <w:rsid w:val="00541F57"/>
    <w:rsid w:val="0054244C"/>
    <w:rsid w:val="00542492"/>
    <w:rsid w:val="005424DE"/>
    <w:rsid w:val="0054252D"/>
    <w:rsid w:val="005425DE"/>
    <w:rsid w:val="005426C5"/>
    <w:rsid w:val="00542EC5"/>
    <w:rsid w:val="00542F18"/>
    <w:rsid w:val="00542F65"/>
    <w:rsid w:val="00543078"/>
    <w:rsid w:val="00543090"/>
    <w:rsid w:val="005431A6"/>
    <w:rsid w:val="0054382B"/>
    <w:rsid w:val="005440C0"/>
    <w:rsid w:val="00544D11"/>
    <w:rsid w:val="00544D93"/>
    <w:rsid w:val="00544F42"/>
    <w:rsid w:val="00545370"/>
    <w:rsid w:val="00545573"/>
    <w:rsid w:val="005455FC"/>
    <w:rsid w:val="005458B4"/>
    <w:rsid w:val="00545A7B"/>
    <w:rsid w:val="00545B45"/>
    <w:rsid w:val="0054622F"/>
    <w:rsid w:val="0054633E"/>
    <w:rsid w:val="00546450"/>
    <w:rsid w:val="00546664"/>
    <w:rsid w:val="00546924"/>
    <w:rsid w:val="00546AAA"/>
    <w:rsid w:val="00547512"/>
    <w:rsid w:val="005475CE"/>
    <w:rsid w:val="0054788E"/>
    <w:rsid w:val="00547E64"/>
    <w:rsid w:val="00547F37"/>
    <w:rsid w:val="005500F3"/>
    <w:rsid w:val="00550395"/>
    <w:rsid w:val="005504BE"/>
    <w:rsid w:val="005504EF"/>
    <w:rsid w:val="005505CC"/>
    <w:rsid w:val="00550644"/>
    <w:rsid w:val="00550A03"/>
    <w:rsid w:val="00550A0F"/>
    <w:rsid w:val="00550E04"/>
    <w:rsid w:val="00550E90"/>
    <w:rsid w:val="005512E1"/>
    <w:rsid w:val="005515D4"/>
    <w:rsid w:val="00551979"/>
    <w:rsid w:val="00551C1F"/>
    <w:rsid w:val="0055210C"/>
    <w:rsid w:val="00552397"/>
    <w:rsid w:val="00552B7C"/>
    <w:rsid w:val="00553267"/>
    <w:rsid w:val="0055358F"/>
    <w:rsid w:val="005537FE"/>
    <w:rsid w:val="005538F9"/>
    <w:rsid w:val="00553A11"/>
    <w:rsid w:val="00553AEF"/>
    <w:rsid w:val="00553B5B"/>
    <w:rsid w:val="005542A3"/>
    <w:rsid w:val="00554309"/>
    <w:rsid w:val="00554648"/>
    <w:rsid w:val="00554B03"/>
    <w:rsid w:val="00554B96"/>
    <w:rsid w:val="00554C0D"/>
    <w:rsid w:val="00554CFC"/>
    <w:rsid w:val="00554E66"/>
    <w:rsid w:val="00555229"/>
    <w:rsid w:val="005552CB"/>
    <w:rsid w:val="00555324"/>
    <w:rsid w:val="005559BB"/>
    <w:rsid w:val="00555AF0"/>
    <w:rsid w:val="00555DCE"/>
    <w:rsid w:val="00555EB2"/>
    <w:rsid w:val="00555EE0"/>
    <w:rsid w:val="0055616F"/>
    <w:rsid w:val="00556293"/>
    <w:rsid w:val="0055631A"/>
    <w:rsid w:val="00556593"/>
    <w:rsid w:val="005567D1"/>
    <w:rsid w:val="00556812"/>
    <w:rsid w:val="00556925"/>
    <w:rsid w:val="005569EB"/>
    <w:rsid w:val="00556A24"/>
    <w:rsid w:val="00556DD7"/>
    <w:rsid w:val="00556E73"/>
    <w:rsid w:val="005572AA"/>
    <w:rsid w:val="00557E9E"/>
    <w:rsid w:val="00560000"/>
    <w:rsid w:val="0056022B"/>
    <w:rsid w:val="00560435"/>
    <w:rsid w:val="005604C0"/>
    <w:rsid w:val="00560820"/>
    <w:rsid w:val="00560B57"/>
    <w:rsid w:val="00560C5D"/>
    <w:rsid w:val="00560D31"/>
    <w:rsid w:val="00560FC7"/>
    <w:rsid w:val="005611AE"/>
    <w:rsid w:val="0056136A"/>
    <w:rsid w:val="0056149C"/>
    <w:rsid w:val="00561527"/>
    <w:rsid w:val="005616DB"/>
    <w:rsid w:val="005618CC"/>
    <w:rsid w:val="005619D3"/>
    <w:rsid w:val="00561C0A"/>
    <w:rsid w:val="0056244C"/>
    <w:rsid w:val="0056298D"/>
    <w:rsid w:val="00562D66"/>
    <w:rsid w:val="00562ECA"/>
    <w:rsid w:val="0056354F"/>
    <w:rsid w:val="005636ED"/>
    <w:rsid w:val="00563A3D"/>
    <w:rsid w:val="00563E00"/>
    <w:rsid w:val="00563F02"/>
    <w:rsid w:val="005641F3"/>
    <w:rsid w:val="005645FB"/>
    <w:rsid w:val="00564877"/>
    <w:rsid w:val="00564BE9"/>
    <w:rsid w:val="00564EE1"/>
    <w:rsid w:val="0056502C"/>
    <w:rsid w:val="005655BD"/>
    <w:rsid w:val="0056564A"/>
    <w:rsid w:val="00565882"/>
    <w:rsid w:val="005659E7"/>
    <w:rsid w:val="00565A43"/>
    <w:rsid w:val="00565E8B"/>
    <w:rsid w:val="00565F8A"/>
    <w:rsid w:val="00565FD7"/>
    <w:rsid w:val="00566200"/>
    <w:rsid w:val="00566750"/>
    <w:rsid w:val="00566A91"/>
    <w:rsid w:val="00566B26"/>
    <w:rsid w:val="00567646"/>
    <w:rsid w:val="005678F7"/>
    <w:rsid w:val="00567AB6"/>
    <w:rsid w:val="00567D41"/>
    <w:rsid w:val="00567EB1"/>
    <w:rsid w:val="0057021C"/>
    <w:rsid w:val="005702D0"/>
    <w:rsid w:val="00570365"/>
    <w:rsid w:val="00570639"/>
    <w:rsid w:val="005707D0"/>
    <w:rsid w:val="00570B1C"/>
    <w:rsid w:val="00570C04"/>
    <w:rsid w:val="00570D34"/>
    <w:rsid w:val="0057129A"/>
    <w:rsid w:val="00571404"/>
    <w:rsid w:val="00571794"/>
    <w:rsid w:val="00571D23"/>
    <w:rsid w:val="00572342"/>
    <w:rsid w:val="00572655"/>
    <w:rsid w:val="00572752"/>
    <w:rsid w:val="00572D9A"/>
    <w:rsid w:val="00572F7E"/>
    <w:rsid w:val="005730BB"/>
    <w:rsid w:val="0057337E"/>
    <w:rsid w:val="005733F9"/>
    <w:rsid w:val="00573D1B"/>
    <w:rsid w:val="0057437E"/>
    <w:rsid w:val="005746DD"/>
    <w:rsid w:val="00574814"/>
    <w:rsid w:val="0057481D"/>
    <w:rsid w:val="0057485C"/>
    <w:rsid w:val="005748C4"/>
    <w:rsid w:val="0057493D"/>
    <w:rsid w:val="00574C4A"/>
    <w:rsid w:val="00575439"/>
    <w:rsid w:val="005754D5"/>
    <w:rsid w:val="005756C6"/>
    <w:rsid w:val="00576103"/>
    <w:rsid w:val="0057644D"/>
    <w:rsid w:val="0057671B"/>
    <w:rsid w:val="00576889"/>
    <w:rsid w:val="00576A9A"/>
    <w:rsid w:val="00576B36"/>
    <w:rsid w:val="00576E81"/>
    <w:rsid w:val="00576FF5"/>
    <w:rsid w:val="00577234"/>
    <w:rsid w:val="005773A5"/>
    <w:rsid w:val="00577596"/>
    <w:rsid w:val="00577F30"/>
    <w:rsid w:val="005800F6"/>
    <w:rsid w:val="005801F1"/>
    <w:rsid w:val="005802B1"/>
    <w:rsid w:val="00580333"/>
    <w:rsid w:val="005803A3"/>
    <w:rsid w:val="005806BD"/>
    <w:rsid w:val="00580C69"/>
    <w:rsid w:val="00580D4A"/>
    <w:rsid w:val="00580FA0"/>
    <w:rsid w:val="005810FF"/>
    <w:rsid w:val="0058154F"/>
    <w:rsid w:val="00581646"/>
    <w:rsid w:val="00581B3A"/>
    <w:rsid w:val="00581C17"/>
    <w:rsid w:val="00581F24"/>
    <w:rsid w:val="00581F8D"/>
    <w:rsid w:val="005820CF"/>
    <w:rsid w:val="005821A5"/>
    <w:rsid w:val="005821B7"/>
    <w:rsid w:val="0058225C"/>
    <w:rsid w:val="00582281"/>
    <w:rsid w:val="00582984"/>
    <w:rsid w:val="00582C4B"/>
    <w:rsid w:val="00582FC2"/>
    <w:rsid w:val="00583222"/>
    <w:rsid w:val="00583282"/>
    <w:rsid w:val="005833DD"/>
    <w:rsid w:val="0058342E"/>
    <w:rsid w:val="00583CAB"/>
    <w:rsid w:val="00583DE9"/>
    <w:rsid w:val="0058405D"/>
    <w:rsid w:val="0058407E"/>
    <w:rsid w:val="005840EE"/>
    <w:rsid w:val="005844FA"/>
    <w:rsid w:val="00584592"/>
    <w:rsid w:val="005848C9"/>
    <w:rsid w:val="0058494F"/>
    <w:rsid w:val="00584DBE"/>
    <w:rsid w:val="00585165"/>
    <w:rsid w:val="005855ED"/>
    <w:rsid w:val="00585A40"/>
    <w:rsid w:val="00585DA6"/>
    <w:rsid w:val="00585E9F"/>
    <w:rsid w:val="00586376"/>
    <w:rsid w:val="00586846"/>
    <w:rsid w:val="00586A17"/>
    <w:rsid w:val="00586A90"/>
    <w:rsid w:val="00587127"/>
    <w:rsid w:val="005872C6"/>
    <w:rsid w:val="005872F7"/>
    <w:rsid w:val="00587400"/>
    <w:rsid w:val="0058784C"/>
    <w:rsid w:val="005879D1"/>
    <w:rsid w:val="0059028E"/>
    <w:rsid w:val="0059036E"/>
    <w:rsid w:val="005908D9"/>
    <w:rsid w:val="00590EF7"/>
    <w:rsid w:val="005911C8"/>
    <w:rsid w:val="005912C3"/>
    <w:rsid w:val="00591364"/>
    <w:rsid w:val="005913B3"/>
    <w:rsid w:val="00592809"/>
    <w:rsid w:val="0059285F"/>
    <w:rsid w:val="00592872"/>
    <w:rsid w:val="00592CA4"/>
    <w:rsid w:val="0059307A"/>
    <w:rsid w:val="00593632"/>
    <w:rsid w:val="00593C2E"/>
    <w:rsid w:val="00593D94"/>
    <w:rsid w:val="00593E20"/>
    <w:rsid w:val="00593E62"/>
    <w:rsid w:val="00593E81"/>
    <w:rsid w:val="005940D5"/>
    <w:rsid w:val="00594103"/>
    <w:rsid w:val="00594DA5"/>
    <w:rsid w:val="0059506F"/>
    <w:rsid w:val="0059518A"/>
    <w:rsid w:val="00595AAF"/>
    <w:rsid w:val="00595BDF"/>
    <w:rsid w:val="00595CC9"/>
    <w:rsid w:val="00596139"/>
    <w:rsid w:val="00596569"/>
    <w:rsid w:val="005965E8"/>
    <w:rsid w:val="005967BA"/>
    <w:rsid w:val="0059696E"/>
    <w:rsid w:val="005969C6"/>
    <w:rsid w:val="00596CE0"/>
    <w:rsid w:val="00596FE0"/>
    <w:rsid w:val="005970D4"/>
    <w:rsid w:val="0059719B"/>
    <w:rsid w:val="005A021F"/>
    <w:rsid w:val="005A03B1"/>
    <w:rsid w:val="005A05ED"/>
    <w:rsid w:val="005A0791"/>
    <w:rsid w:val="005A0C54"/>
    <w:rsid w:val="005A0C80"/>
    <w:rsid w:val="005A0E56"/>
    <w:rsid w:val="005A1584"/>
    <w:rsid w:val="005A1770"/>
    <w:rsid w:val="005A1821"/>
    <w:rsid w:val="005A1BE6"/>
    <w:rsid w:val="005A1FAA"/>
    <w:rsid w:val="005A22AC"/>
    <w:rsid w:val="005A2409"/>
    <w:rsid w:val="005A25C9"/>
    <w:rsid w:val="005A26DF"/>
    <w:rsid w:val="005A2947"/>
    <w:rsid w:val="005A2B40"/>
    <w:rsid w:val="005A2B6D"/>
    <w:rsid w:val="005A2CF7"/>
    <w:rsid w:val="005A2D7F"/>
    <w:rsid w:val="005A2E10"/>
    <w:rsid w:val="005A31B5"/>
    <w:rsid w:val="005A36C5"/>
    <w:rsid w:val="005A39C2"/>
    <w:rsid w:val="005A3D0F"/>
    <w:rsid w:val="005A40DC"/>
    <w:rsid w:val="005A418B"/>
    <w:rsid w:val="005A4696"/>
    <w:rsid w:val="005A49E4"/>
    <w:rsid w:val="005A4A79"/>
    <w:rsid w:val="005A4B83"/>
    <w:rsid w:val="005A4BAE"/>
    <w:rsid w:val="005A4C90"/>
    <w:rsid w:val="005A5294"/>
    <w:rsid w:val="005A547B"/>
    <w:rsid w:val="005A5845"/>
    <w:rsid w:val="005A5963"/>
    <w:rsid w:val="005A5CF8"/>
    <w:rsid w:val="005A5F30"/>
    <w:rsid w:val="005A5FC7"/>
    <w:rsid w:val="005A6205"/>
    <w:rsid w:val="005A6393"/>
    <w:rsid w:val="005A69B6"/>
    <w:rsid w:val="005A6DDF"/>
    <w:rsid w:val="005A6FCF"/>
    <w:rsid w:val="005A7020"/>
    <w:rsid w:val="005A728D"/>
    <w:rsid w:val="005A756C"/>
    <w:rsid w:val="005B03EE"/>
    <w:rsid w:val="005B07A2"/>
    <w:rsid w:val="005B08DB"/>
    <w:rsid w:val="005B0A41"/>
    <w:rsid w:val="005B0B1B"/>
    <w:rsid w:val="005B0D4D"/>
    <w:rsid w:val="005B0F5C"/>
    <w:rsid w:val="005B116E"/>
    <w:rsid w:val="005B12AA"/>
    <w:rsid w:val="005B1359"/>
    <w:rsid w:val="005B172A"/>
    <w:rsid w:val="005B190A"/>
    <w:rsid w:val="005B1B0D"/>
    <w:rsid w:val="005B1DB2"/>
    <w:rsid w:val="005B1F09"/>
    <w:rsid w:val="005B1FE5"/>
    <w:rsid w:val="005B2128"/>
    <w:rsid w:val="005B2296"/>
    <w:rsid w:val="005B25EF"/>
    <w:rsid w:val="005B26D9"/>
    <w:rsid w:val="005B2801"/>
    <w:rsid w:val="005B284B"/>
    <w:rsid w:val="005B2A24"/>
    <w:rsid w:val="005B2C45"/>
    <w:rsid w:val="005B2FB3"/>
    <w:rsid w:val="005B3066"/>
    <w:rsid w:val="005B3809"/>
    <w:rsid w:val="005B4720"/>
    <w:rsid w:val="005B4869"/>
    <w:rsid w:val="005B4ABB"/>
    <w:rsid w:val="005B4B67"/>
    <w:rsid w:val="005B4D3B"/>
    <w:rsid w:val="005B52A4"/>
    <w:rsid w:val="005B54F6"/>
    <w:rsid w:val="005B5885"/>
    <w:rsid w:val="005B620F"/>
    <w:rsid w:val="005B63C0"/>
    <w:rsid w:val="005B6894"/>
    <w:rsid w:val="005B6A05"/>
    <w:rsid w:val="005B6C0B"/>
    <w:rsid w:val="005B6CA9"/>
    <w:rsid w:val="005B6D24"/>
    <w:rsid w:val="005B7260"/>
    <w:rsid w:val="005B7598"/>
    <w:rsid w:val="005B7AB2"/>
    <w:rsid w:val="005B7B6A"/>
    <w:rsid w:val="005B7E75"/>
    <w:rsid w:val="005C0A2D"/>
    <w:rsid w:val="005C0C3F"/>
    <w:rsid w:val="005C156D"/>
    <w:rsid w:val="005C15D5"/>
    <w:rsid w:val="005C174E"/>
    <w:rsid w:val="005C180E"/>
    <w:rsid w:val="005C1C52"/>
    <w:rsid w:val="005C1CA3"/>
    <w:rsid w:val="005C1F37"/>
    <w:rsid w:val="005C231A"/>
    <w:rsid w:val="005C265F"/>
    <w:rsid w:val="005C2B45"/>
    <w:rsid w:val="005C2B80"/>
    <w:rsid w:val="005C2CD9"/>
    <w:rsid w:val="005C2E93"/>
    <w:rsid w:val="005C397D"/>
    <w:rsid w:val="005C4039"/>
    <w:rsid w:val="005C40BC"/>
    <w:rsid w:val="005C48A6"/>
    <w:rsid w:val="005C48E9"/>
    <w:rsid w:val="005C50A8"/>
    <w:rsid w:val="005C5142"/>
    <w:rsid w:val="005C556B"/>
    <w:rsid w:val="005C55DF"/>
    <w:rsid w:val="005C5ED7"/>
    <w:rsid w:val="005C60A7"/>
    <w:rsid w:val="005C612D"/>
    <w:rsid w:val="005C626B"/>
    <w:rsid w:val="005C66F0"/>
    <w:rsid w:val="005C6922"/>
    <w:rsid w:val="005C6CFC"/>
    <w:rsid w:val="005C7032"/>
    <w:rsid w:val="005C7059"/>
    <w:rsid w:val="005C747C"/>
    <w:rsid w:val="005C7BAD"/>
    <w:rsid w:val="005C7BCA"/>
    <w:rsid w:val="005C7BEF"/>
    <w:rsid w:val="005D0291"/>
    <w:rsid w:val="005D044E"/>
    <w:rsid w:val="005D05B2"/>
    <w:rsid w:val="005D088B"/>
    <w:rsid w:val="005D12CA"/>
    <w:rsid w:val="005D13FE"/>
    <w:rsid w:val="005D14BC"/>
    <w:rsid w:val="005D156F"/>
    <w:rsid w:val="005D178F"/>
    <w:rsid w:val="005D17E7"/>
    <w:rsid w:val="005D1B2F"/>
    <w:rsid w:val="005D1B3A"/>
    <w:rsid w:val="005D1CC9"/>
    <w:rsid w:val="005D2162"/>
    <w:rsid w:val="005D217A"/>
    <w:rsid w:val="005D231F"/>
    <w:rsid w:val="005D244A"/>
    <w:rsid w:val="005D245B"/>
    <w:rsid w:val="005D2842"/>
    <w:rsid w:val="005D2BDC"/>
    <w:rsid w:val="005D2CAF"/>
    <w:rsid w:val="005D2E4B"/>
    <w:rsid w:val="005D2E6B"/>
    <w:rsid w:val="005D32CF"/>
    <w:rsid w:val="005D33D8"/>
    <w:rsid w:val="005D35ED"/>
    <w:rsid w:val="005D38F3"/>
    <w:rsid w:val="005D38F8"/>
    <w:rsid w:val="005D3A28"/>
    <w:rsid w:val="005D3F64"/>
    <w:rsid w:val="005D3F7D"/>
    <w:rsid w:val="005D42F7"/>
    <w:rsid w:val="005D454D"/>
    <w:rsid w:val="005D4659"/>
    <w:rsid w:val="005D475A"/>
    <w:rsid w:val="005D4FF1"/>
    <w:rsid w:val="005D5109"/>
    <w:rsid w:val="005D53E0"/>
    <w:rsid w:val="005D5A96"/>
    <w:rsid w:val="005D5B3C"/>
    <w:rsid w:val="005D5C0B"/>
    <w:rsid w:val="005D5FED"/>
    <w:rsid w:val="005D619D"/>
    <w:rsid w:val="005D6530"/>
    <w:rsid w:val="005D65AA"/>
    <w:rsid w:val="005D6635"/>
    <w:rsid w:val="005D69C6"/>
    <w:rsid w:val="005D6E00"/>
    <w:rsid w:val="005D6F02"/>
    <w:rsid w:val="005D7AA1"/>
    <w:rsid w:val="005D7D09"/>
    <w:rsid w:val="005D7F6A"/>
    <w:rsid w:val="005E033B"/>
    <w:rsid w:val="005E0575"/>
    <w:rsid w:val="005E0DCA"/>
    <w:rsid w:val="005E0EA1"/>
    <w:rsid w:val="005E130D"/>
    <w:rsid w:val="005E193F"/>
    <w:rsid w:val="005E1964"/>
    <w:rsid w:val="005E1DAF"/>
    <w:rsid w:val="005E27EA"/>
    <w:rsid w:val="005E30F4"/>
    <w:rsid w:val="005E3286"/>
    <w:rsid w:val="005E3325"/>
    <w:rsid w:val="005E3341"/>
    <w:rsid w:val="005E373E"/>
    <w:rsid w:val="005E3D47"/>
    <w:rsid w:val="005E414C"/>
    <w:rsid w:val="005E422E"/>
    <w:rsid w:val="005E460D"/>
    <w:rsid w:val="005E4BD0"/>
    <w:rsid w:val="005E4DAD"/>
    <w:rsid w:val="005E4DBC"/>
    <w:rsid w:val="005E5330"/>
    <w:rsid w:val="005E53B4"/>
    <w:rsid w:val="005E548F"/>
    <w:rsid w:val="005E5B7C"/>
    <w:rsid w:val="005E5DFA"/>
    <w:rsid w:val="005E605F"/>
    <w:rsid w:val="005E6140"/>
    <w:rsid w:val="005E617E"/>
    <w:rsid w:val="005E643D"/>
    <w:rsid w:val="005E644C"/>
    <w:rsid w:val="005E679E"/>
    <w:rsid w:val="005E68EF"/>
    <w:rsid w:val="005E6A31"/>
    <w:rsid w:val="005E6BBD"/>
    <w:rsid w:val="005E6C36"/>
    <w:rsid w:val="005E6D78"/>
    <w:rsid w:val="005E6DF9"/>
    <w:rsid w:val="005E6FF2"/>
    <w:rsid w:val="005E703B"/>
    <w:rsid w:val="005E70EC"/>
    <w:rsid w:val="005E7143"/>
    <w:rsid w:val="005E7591"/>
    <w:rsid w:val="005E759A"/>
    <w:rsid w:val="005E7827"/>
    <w:rsid w:val="005E78B1"/>
    <w:rsid w:val="005F0458"/>
    <w:rsid w:val="005F0BB4"/>
    <w:rsid w:val="005F0C17"/>
    <w:rsid w:val="005F0D0A"/>
    <w:rsid w:val="005F0D4E"/>
    <w:rsid w:val="005F0ED7"/>
    <w:rsid w:val="005F0F3E"/>
    <w:rsid w:val="005F1537"/>
    <w:rsid w:val="005F1564"/>
    <w:rsid w:val="005F194C"/>
    <w:rsid w:val="005F1993"/>
    <w:rsid w:val="005F1E03"/>
    <w:rsid w:val="005F1EF5"/>
    <w:rsid w:val="005F21E8"/>
    <w:rsid w:val="005F2396"/>
    <w:rsid w:val="005F2F7B"/>
    <w:rsid w:val="005F3211"/>
    <w:rsid w:val="005F36D2"/>
    <w:rsid w:val="005F371E"/>
    <w:rsid w:val="005F3935"/>
    <w:rsid w:val="005F3BBC"/>
    <w:rsid w:val="005F3DEA"/>
    <w:rsid w:val="005F411A"/>
    <w:rsid w:val="005F4471"/>
    <w:rsid w:val="005F45C1"/>
    <w:rsid w:val="005F465A"/>
    <w:rsid w:val="005F482A"/>
    <w:rsid w:val="005F4843"/>
    <w:rsid w:val="005F485D"/>
    <w:rsid w:val="005F50BD"/>
    <w:rsid w:val="005F5111"/>
    <w:rsid w:val="005F52DF"/>
    <w:rsid w:val="005F5574"/>
    <w:rsid w:val="005F5744"/>
    <w:rsid w:val="005F5F7A"/>
    <w:rsid w:val="005F5FAC"/>
    <w:rsid w:val="005F607B"/>
    <w:rsid w:val="005F60C0"/>
    <w:rsid w:val="005F69FF"/>
    <w:rsid w:val="005F6C01"/>
    <w:rsid w:val="005F6CA4"/>
    <w:rsid w:val="005F70CC"/>
    <w:rsid w:val="005F720E"/>
    <w:rsid w:val="005F7332"/>
    <w:rsid w:val="005F781F"/>
    <w:rsid w:val="005F7B37"/>
    <w:rsid w:val="005F7D43"/>
    <w:rsid w:val="006000DB"/>
    <w:rsid w:val="0060013F"/>
    <w:rsid w:val="00600152"/>
    <w:rsid w:val="006001A5"/>
    <w:rsid w:val="006006E2"/>
    <w:rsid w:val="0060077E"/>
    <w:rsid w:val="00600CF2"/>
    <w:rsid w:val="00600E81"/>
    <w:rsid w:val="006010C4"/>
    <w:rsid w:val="0060154E"/>
    <w:rsid w:val="006018DD"/>
    <w:rsid w:val="00601EFE"/>
    <w:rsid w:val="006020C5"/>
    <w:rsid w:val="006020E3"/>
    <w:rsid w:val="0060225D"/>
    <w:rsid w:val="00602287"/>
    <w:rsid w:val="00602B87"/>
    <w:rsid w:val="00602C81"/>
    <w:rsid w:val="00602CE2"/>
    <w:rsid w:val="00603004"/>
    <w:rsid w:val="00603025"/>
    <w:rsid w:val="0060390F"/>
    <w:rsid w:val="00603A08"/>
    <w:rsid w:val="00603AA0"/>
    <w:rsid w:val="00604447"/>
    <w:rsid w:val="00604DF7"/>
    <w:rsid w:val="00604EC2"/>
    <w:rsid w:val="0060507B"/>
    <w:rsid w:val="006051BE"/>
    <w:rsid w:val="006051C4"/>
    <w:rsid w:val="006051E6"/>
    <w:rsid w:val="006057EA"/>
    <w:rsid w:val="00605AEF"/>
    <w:rsid w:val="00605BA1"/>
    <w:rsid w:val="00605E99"/>
    <w:rsid w:val="0060682E"/>
    <w:rsid w:val="006068A2"/>
    <w:rsid w:val="00606A1E"/>
    <w:rsid w:val="00606E67"/>
    <w:rsid w:val="0060754E"/>
    <w:rsid w:val="00607598"/>
    <w:rsid w:val="006079AA"/>
    <w:rsid w:val="00607BE1"/>
    <w:rsid w:val="00610322"/>
    <w:rsid w:val="00610375"/>
    <w:rsid w:val="006104A1"/>
    <w:rsid w:val="006109EB"/>
    <w:rsid w:val="00610B94"/>
    <w:rsid w:val="00610BE9"/>
    <w:rsid w:val="00610E1B"/>
    <w:rsid w:val="00610EB5"/>
    <w:rsid w:val="006110FB"/>
    <w:rsid w:val="00611369"/>
    <w:rsid w:val="0061158E"/>
    <w:rsid w:val="006116B1"/>
    <w:rsid w:val="00611967"/>
    <w:rsid w:val="00611A60"/>
    <w:rsid w:val="00611D95"/>
    <w:rsid w:val="00611FAC"/>
    <w:rsid w:val="00612045"/>
    <w:rsid w:val="006123AD"/>
    <w:rsid w:val="006129A2"/>
    <w:rsid w:val="00612A44"/>
    <w:rsid w:val="00612D5C"/>
    <w:rsid w:val="00612DCD"/>
    <w:rsid w:val="0061318B"/>
    <w:rsid w:val="006131BB"/>
    <w:rsid w:val="0061330D"/>
    <w:rsid w:val="0061331D"/>
    <w:rsid w:val="00613503"/>
    <w:rsid w:val="00613765"/>
    <w:rsid w:val="0061382B"/>
    <w:rsid w:val="00613B38"/>
    <w:rsid w:val="00613C02"/>
    <w:rsid w:val="00613DD2"/>
    <w:rsid w:val="0061403D"/>
    <w:rsid w:val="00614455"/>
    <w:rsid w:val="00614496"/>
    <w:rsid w:val="006144E7"/>
    <w:rsid w:val="00614622"/>
    <w:rsid w:val="006148A9"/>
    <w:rsid w:val="00614D65"/>
    <w:rsid w:val="00614F91"/>
    <w:rsid w:val="0061526C"/>
    <w:rsid w:val="00615683"/>
    <w:rsid w:val="00615791"/>
    <w:rsid w:val="00615949"/>
    <w:rsid w:val="00615B76"/>
    <w:rsid w:val="00616806"/>
    <w:rsid w:val="00616EF0"/>
    <w:rsid w:val="006171F9"/>
    <w:rsid w:val="0061726F"/>
    <w:rsid w:val="00617417"/>
    <w:rsid w:val="00617456"/>
    <w:rsid w:val="006175A7"/>
    <w:rsid w:val="006175AE"/>
    <w:rsid w:val="00617947"/>
    <w:rsid w:val="00617C9C"/>
    <w:rsid w:val="00620415"/>
    <w:rsid w:val="006206BA"/>
    <w:rsid w:val="00620B56"/>
    <w:rsid w:val="00621AB2"/>
    <w:rsid w:val="00621E1E"/>
    <w:rsid w:val="00621E48"/>
    <w:rsid w:val="00622230"/>
    <w:rsid w:val="00622304"/>
    <w:rsid w:val="0062241A"/>
    <w:rsid w:val="0062253F"/>
    <w:rsid w:val="006227F3"/>
    <w:rsid w:val="00622A25"/>
    <w:rsid w:val="00622A43"/>
    <w:rsid w:val="006230BA"/>
    <w:rsid w:val="006232E5"/>
    <w:rsid w:val="00623305"/>
    <w:rsid w:val="00623684"/>
    <w:rsid w:val="0062375D"/>
    <w:rsid w:val="0062380F"/>
    <w:rsid w:val="00623C2F"/>
    <w:rsid w:val="006247BA"/>
    <w:rsid w:val="00624E4B"/>
    <w:rsid w:val="006252AE"/>
    <w:rsid w:val="006253F6"/>
    <w:rsid w:val="00625448"/>
    <w:rsid w:val="006255EF"/>
    <w:rsid w:val="006258A6"/>
    <w:rsid w:val="00625B2E"/>
    <w:rsid w:val="00625D4B"/>
    <w:rsid w:val="0062621E"/>
    <w:rsid w:val="0062622F"/>
    <w:rsid w:val="00626673"/>
    <w:rsid w:val="00626B05"/>
    <w:rsid w:val="00626B20"/>
    <w:rsid w:val="006271A0"/>
    <w:rsid w:val="006271CD"/>
    <w:rsid w:val="00627305"/>
    <w:rsid w:val="00627607"/>
    <w:rsid w:val="00627844"/>
    <w:rsid w:val="00627B2A"/>
    <w:rsid w:val="00627B7A"/>
    <w:rsid w:val="00627BF4"/>
    <w:rsid w:val="00627F94"/>
    <w:rsid w:val="00627FC7"/>
    <w:rsid w:val="00630509"/>
    <w:rsid w:val="00630776"/>
    <w:rsid w:val="006307E8"/>
    <w:rsid w:val="00630835"/>
    <w:rsid w:val="0063095E"/>
    <w:rsid w:val="00630DEA"/>
    <w:rsid w:val="00630E8B"/>
    <w:rsid w:val="006319BE"/>
    <w:rsid w:val="00631E91"/>
    <w:rsid w:val="00632097"/>
    <w:rsid w:val="00632161"/>
    <w:rsid w:val="0063234A"/>
    <w:rsid w:val="0063298E"/>
    <w:rsid w:val="006329AE"/>
    <w:rsid w:val="00633782"/>
    <w:rsid w:val="00633BD8"/>
    <w:rsid w:val="00633D87"/>
    <w:rsid w:val="00633E55"/>
    <w:rsid w:val="00633EFE"/>
    <w:rsid w:val="00634138"/>
    <w:rsid w:val="00634279"/>
    <w:rsid w:val="006344C8"/>
    <w:rsid w:val="006345DB"/>
    <w:rsid w:val="00634796"/>
    <w:rsid w:val="006348B2"/>
    <w:rsid w:val="00634A69"/>
    <w:rsid w:val="00634DE6"/>
    <w:rsid w:val="00635193"/>
    <w:rsid w:val="00635656"/>
    <w:rsid w:val="00635A5E"/>
    <w:rsid w:val="006363C6"/>
    <w:rsid w:val="0063668B"/>
    <w:rsid w:val="006367BA"/>
    <w:rsid w:val="0063682A"/>
    <w:rsid w:val="00636D42"/>
    <w:rsid w:val="006372B0"/>
    <w:rsid w:val="006376C0"/>
    <w:rsid w:val="00637780"/>
    <w:rsid w:val="00637D08"/>
    <w:rsid w:val="00637DE4"/>
    <w:rsid w:val="00640524"/>
    <w:rsid w:val="006408AF"/>
    <w:rsid w:val="00640971"/>
    <w:rsid w:val="00640D80"/>
    <w:rsid w:val="00640EE1"/>
    <w:rsid w:val="00641032"/>
    <w:rsid w:val="00641746"/>
    <w:rsid w:val="006417EF"/>
    <w:rsid w:val="00641839"/>
    <w:rsid w:val="00641975"/>
    <w:rsid w:val="00641B3E"/>
    <w:rsid w:val="00641E88"/>
    <w:rsid w:val="006421E0"/>
    <w:rsid w:val="0064271B"/>
    <w:rsid w:val="0064383A"/>
    <w:rsid w:val="00643AF0"/>
    <w:rsid w:val="00643BE2"/>
    <w:rsid w:val="006441B2"/>
    <w:rsid w:val="00644371"/>
    <w:rsid w:val="00644487"/>
    <w:rsid w:val="00644586"/>
    <w:rsid w:val="00644723"/>
    <w:rsid w:val="00644E1B"/>
    <w:rsid w:val="00644F6F"/>
    <w:rsid w:val="00645445"/>
    <w:rsid w:val="006454CC"/>
    <w:rsid w:val="0064551E"/>
    <w:rsid w:val="00645602"/>
    <w:rsid w:val="0064575C"/>
    <w:rsid w:val="00646A31"/>
    <w:rsid w:val="00646FE6"/>
    <w:rsid w:val="006471EA"/>
    <w:rsid w:val="00647283"/>
    <w:rsid w:val="00647525"/>
    <w:rsid w:val="00647E2A"/>
    <w:rsid w:val="00647FF6"/>
    <w:rsid w:val="00650029"/>
    <w:rsid w:val="00650106"/>
    <w:rsid w:val="006504A3"/>
    <w:rsid w:val="00650E0C"/>
    <w:rsid w:val="0065115D"/>
    <w:rsid w:val="006516D9"/>
    <w:rsid w:val="006517A6"/>
    <w:rsid w:val="006517BF"/>
    <w:rsid w:val="006519AC"/>
    <w:rsid w:val="00651E73"/>
    <w:rsid w:val="00652444"/>
    <w:rsid w:val="00652964"/>
    <w:rsid w:val="00653299"/>
    <w:rsid w:val="00653315"/>
    <w:rsid w:val="006533B6"/>
    <w:rsid w:val="006534AB"/>
    <w:rsid w:val="00653510"/>
    <w:rsid w:val="0065392C"/>
    <w:rsid w:val="00653C1E"/>
    <w:rsid w:val="00653C55"/>
    <w:rsid w:val="00653F27"/>
    <w:rsid w:val="0065401D"/>
    <w:rsid w:val="0065404C"/>
    <w:rsid w:val="00654066"/>
    <w:rsid w:val="00654108"/>
    <w:rsid w:val="0065413A"/>
    <w:rsid w:val="006542A6"/>
    <w:rsid w:val="00654801"/>
    <w:rsid w:val="00654872"/>
    <w:rsid w:val="006549C8"/>
    <w:rsid w:val="00654C43"/>
    <w:rsid w:val="00654FCA"/>
    <w:rsid w:val="006550BB"/>
    <w:rsid w:val="00655256"/>
    <w:rsid w:val="0065542A"/>
    <w:rsid w:val="00655473"/>
    <w:rsid w:val="006566D1"/>
    <w:rsid w:val="0065670C"/>
    <w:rsid w:val="00656DA7"/>
    <w:rsid w:val="006570A4"/>
    <w:rsid w:val="00657155"/>
    <w:rsid w:val="00657266"/>
    <w:rsid w:val="00657F83"/>
    <w:rsid w:val="00657F8E"/>
    <w:rsid w:val="00660632"/>
    <w:rsid w:val="0066089D"/>
    <w:rsid w:val="006608BF"/>
    <w:rsid w:val="006612BF"/>
    <w:rsid w:val="00661426"/>
    <w:rsid w:val="006617E5"/>
    <w:rsid w:val="00661ADE"/>
    <w:rsid w:val="0066201F"/>
    <w:rsid w:val="00662035"/>
    <w:rsid w:val="006620F2"/>
    <w:rsid w:val="0066279E"/>
    <w:rsid w:val="00662DE4"/>
    <w:rsid w:val="00662E11"/>
    <w:rsid w:val="00662FA6"/>
    <w:rsid w:val="00663243"/>
    <w:rsid w:val="006639BF"/>
    <w:rsid w:val="00663B8C"/>
    <w:rsid w:val="00663EBD"/>
    <w:rsid w:val="0066418D"/>
    <w:rsid w:val="006641AC"/>
    <w:rsid w:val="00664361"/>
    <w:rsid w:val="0066438C"/>
    <w:rsid w:val="00664578"/>
    <w:rsid w:val="00664586"/>
    <w:rsid w:val="006649A2"/>
    <w:rsid w:val="00664C22"/>
    <w:rsid w:val="00664E27"/>
    <w:rsid w:val="00664F80"/>
    <w:rsid w:val="006651BF"/>
    <w:rsid w:val="006655B6"/>
    <w:rsid w:val="006657DA"/>
    <w:rsid w:val="00665927"/>
    <w:rsid w:val="006659B4"/>
    <w:rsid w:val="00665A6E"/>
    <w:rsid w:val="00665A83"/>
    <w:rsid w:val="00665CEA"/>
    <w:rsid w:val="00665E27"/>
    <w:rsid w:val="00666059"/>
    <w:rsid w:val="0066614F"/>
    <w:rsid w:val="006663AC"/>
    <w:rsid w:val="00666429"/>
    <w:rsid w:val="006668FE"/>
    <w:rsid w:val="00666F2E"/>
    <w:rsid w:val="00667000"/>
    <w:rsid w:val="006673C6"/>
    <w:rsid w:val="00667859"/>
    <w:rsid w:val="00667948"/>
    <w:rsid w:val="00667BB8"/>
    <w:rsid w:val="006700FB"/>
    <w:rsid w:val="0067077A"/>
    <w:rsid w:val="00670929"/>
    <w:rsid w:val="00670BB0"/>
    <w:rsid w:val="00670CE3"/>
    <w:rsid w:val="0067157E"/>
    <w:rsid w:val="00671582"/>
    <w:rsid w:val="006717CE"/>
    <w:rsid w:val="00671805"/>
    <w:rsid w:val="006718C7"/>
    <w:rsid w:val="00671A6D"/>
    <w:rsid w:val="00671C42"/>
    <w:rsid w:val="0067226A"/>
    <w:rsid w:val="00672464"/>
    <w:rsid w:val="00672558"/>
    <w:rsid w:val="006725B1"/>
    <w:rsid w:val="0067284A"/>
    <w:rsid w:val="00672E46"/>
    <w:rsid w:val="00672F70"/>
    <w:rsid w:val="0067304F"/>
    <w:rsid w:val="0067316E"/>
    <w:rsid w:val="00673908"/>
    <w:rsid w:val="00673988"/>
    <w:rsid w:val="00673BA9"/>
    <w:rsid w:val="00673CD5"/>
    <w:rsid w:val="00674A0E"/>
    <w:rsid w:val="00674A71"/>
    <w:rsid w:val="00674BA5"/>
    <w:rsid w:val="00674DD5"/>
    <w:rsid w:val="006751E6"/>
    <w:rsid w:val="0067525D"/>
    <w:rsid w:val="00675410"/>
    <w:rsid w:val="006754B3"/>
    <w:rsid w:val="00675586"/>
    <w:rsid w:val="00675910"/>
    <w:rsid w:val="00675AE6"/>
    <w:rsid w:val="00675D4A"/>
    <w:rsid w:val="00675DE5"/>
    <w:rsid w:val="0067611C"/>
    <w:rsid w:val="00676157"/>
    <w:rsid w:val="00676306"/>
    <w:rsid w:val="0067658D"/>
    <w:rsid w:val="006766DD"/>
    <w:rsid w:val="00676C01"/>
    <w:rsid w:val="00676F2F"/>
    <w:rsid w:val="00677013"/>
    <w:rsid w:val="0067748C"/>
    <w:rsid w:val="00677756"/>
    <w:rsid w:val="00677B20"/>
    <w:rsid w:val="00677BA2"/>
    <w:rsid w:val="00677D9B"/>
    <w:rsid w:val="00677ED8"/>
    <w:rsid w:val="0068004D"/>
    <w:rsid w:val="0068008F"/>
    <w:rsid w:val="00680B20"/>
    <w:rsid w:val="00680B97"/>
    <w:rsid w:val="00680FCF"/>
    <w:rsid w:val="00680FFC"/>
    <w:rsid w:val="00681264"/>
    <w:rsid w:val="0068145D"/>
    <w:rsid w:val="006817F6"/>
    <w:rsid w:val="00681E6B"/>
    <w:rsid w:val="00682470"/>
    <w:rsid w:val="00682649"/>
    <w:rsid w:val="00682920"/>
    <w:rsid w:val="00682AF6"/>
    <w:rsid w:val="00682D45"/>
    <w:rsid w:val="00682F5C"/>
    <w:rsid w:val="00682F5E"/>
    <w:rsid w:val="0068322B"/>
    <w:rsid w:val="0068337D"/>
    <w:rsid w:val="00683C67"/>
    <w:rsid w:val="00683D99"/>
    <w:rsid w:val="00683E91"/>
    <w:rsid w:val="0068429A"/>
    <w:rsid w:val="00684345"/>
    <w:rsid w:val="00684385"/>
    <w:rsid w:val="00684683"/>
    <w:rsid w:val="0068469E"/>
    <w:rsid w:val="006846E5"/>
    <w:rsid w:val="00684711"/>
    <w:rsid w:val="006847F5"/>
    <w:rsid w:val="00684905"/>
    <w:rsid w:val="00684A18"/>
    <w:rsid w:val="00684D33"/>
    <w:rsid w:val="00685106"/>
    <w:rsid w:val="00685CAC"/>
    <w:rsid w:val="00685CDD"/>
    <w:rsid w:val="006861C3"/>
    <w:rsid w:val="006862B3"/>
    <w:rsid w:val="006867ED"/>
    <w:rsid w:val="00686F78"/>
    <w:rsid w:val="0068783C"/>
    <w:rsid w:val="00687938"/>
    <w:rsid w:val="00687E20"/>
    <w:rsid w:val="006901D9"/>
    <w:rsid w:val="006905A0"/>
    <w:rsid w:val="006906FB"/>
    <w:rsid w:val="00690832"/>
    <w:rsid w:val="006908A2"/>
    <w:rsid w:val="006909B6"/>
    <w:rsid w:val="0069105C"/>
    <w:rsid w:val="00691693"/>
    <w:rsid w:val="0069197E"/>
    <w:rsid w:val="00691ACF"/>
    <w:rsid w:val="00691F08"/>
    <w:rsid w:val="0069275C"/>
    <w:rsid w:val="00692C85"/>
    <w:rsid w:val="00692E70"/>
    <w:rsid w:val="00692F5C"/>
    <w:rsid w:val="00693198"/>
    <w:rsid w:val="006931F8"/>
    <w:rsid w:val="006934F4"/>
    <w:rsid w:val="00693669"/>
    <w:rsid w:val="00693690"/>
    <w:rsid w:val="006936B0"/>
    <w:rsid w:val="0069372F"/>
    <w:rsid w:val="00693876"/>
    <w:rsid w:val="00693897"/>
    <w:rsid w:val="00693C27"/>
    <w:rsid w:val="00693D69"/>
    <w:rsid w:val="00694078"/>
    <w:rsid w:val="00694221"/>
    <w:rsid w:val="006948A7"/>
    <w:rsid w:val="00694BFD"/>
    <w:rsid w:val="00694CB4"/>
    <w:rsid w:val="00694FAB"/>
    <w:rsid w:val="0069513D"/>
    <w:rsid w:val="006951D6"/>
    <w:rsid w:val="00695502"/>
    <w:rsid w:val="0069577E"/>
    <w:rsid w:val="00695928"/>
    <w:rsid w:val="00695C67"/>
    <w:rsid w:val="00695E1B"/>
    <w:rsid w:val="00695F10"/>
    <w:rsid w:val="00695FDB"/>
    <w:rsid w:val="00696043"/>
    <w:rsid w:val="006962AC"/>
    <w:rsid w:val="0069646C"/>
    <w:rsid w:val="006967CA"/>
    <w:rsid w:val="00696C23"/>
    <w:rsid w:val="00696D56"/>
    <w:rsid w:val="00697177"/>
    <w:rsid w:val="006972F6"/>
    <w:rsid w:val="00697414"/>
    <w:rsid w:val="00697470"/>
    <w:rsid w:val="00697516"/>
    <w:rsid w:val="00697706"/>
    <w:rsid w:val="0069798F"/>
    <w:rsid w:val="00697A63"/>
    <w:rsid w:val="006A0090"/>
    <w:rsid w:val="006A013A"/>
    <w:rsid w:val="006A01DE"/>
    <w:rsid w:val="006A04D6"/>
    <w:rsid w:val="006A09C9"/>
    <w:rsid w:val="006A0C53"/>
    <w:rsid w:val="006A0D5D"/>
    <w:rsid w:val="006A0DCE"/>
    <w:rsid w:val="006A1234"/>
    <w:rsid w:val="006A133C"/>
    <w:rsid w:val="006A18B8"/>
    <w:rsid w:val="006A1D66"/>
    <w:rsid w:val="006A26D9"/>
    <w:rsid w:val="006A29EB"/>
    <w:rsid w:val="006A2CF8"/>
    <w:rsid w:val="006A2EA4"/>
    <w:rsid w:val="006A3524"/>
    <w:rsid w:val="006A3732"/>
    <w:rsid w:val="006A3783"/>
    <w:rsid w:val="006A3794"/>
    <w:rsid w:val="006A3A39"/>
    <w:rsid w:val="006A3BC3"/>
    <w:rsid w:val="006A4139"/>
    <w:rsid w:val="006A505D"/>
    <w:rsid w:val="006A5422"/>
    <w:rsid w:val="006A55B5"/>
    <w:rsid w:val="006A563E"/>
    <w:rsid w:val="006A5654"/>
    <w:rsid w:val="006A5C24"/>
    <w:rsid w:val="006A5D44"/>
    <w:rsid w:val="006A6244"/>
    <w:rsid w:val="006A62B8"/>
    <w:rsid w:val="006A63CF"/>
    <w:rsid w:val="006A65BA"/>
    <w:rsid w:val="006A65D2"/>
    <w:rsid w:val="006A688F"/>
    <w:rsid w:val="006A69CA"/>
    <w:rsid w:val="006A6D1B"/>
    <w:rsid w:val="006A7015"/>
    <w:rsid w:val="006A70A8"/>
    <w:rsid w:val="006A71CF"/>
    <w:rsid w:val="006A7540"/>
    <w:rsid w:val="006A7542"/>
    <w:rsid w:val="006A7893"/>
    <w:rsid w:val="006A7924"/>
    <w:rsid w:val="006A7C5F"/>
    <w:rsid w:val="006A7CB0"/>
    <w:rsid w:val="006B0710"/>
    <w:rsid w:val="006B074B"/>
    <w:rsid w:val="006B07D3"/>
    <w:rsid w:val="006B0E44"/>
    <w:rsid w:val="006B1049"/>
    <w:rsid w:val="006B1888"/>
    <w:rsid w:val="006B1890"/>
    <w:rsid w:val="006B1FD3"/>
    <w:rsid w:val="006B2155"/>
    <w:rsid w:val="006B25C8"/>
    <w:rsid w:val="006B295A"/>
    <w:rsid w:val="006B316C"/>
    <w:rsid w:val="006B32CC"/>
    <w:rsid w:val="006B33AD"/>
    <w:rsid w:val="006B35FA"/>
    <w:rsid w:val="006B3B85"/>
    <w:rsid w:val="006B3D53"/>
    <w:rsid w:val="006B3EBA"/>
    <w:rsid w:val="006B3FB1"/>
    <w:rsid w:val="006B4058"/>
    <w:rsid w:val="006B42CB"/>
    <w:rsid w:val="006B46D0"/>
    <w:rsid w:val="006B4B53"/>
    <w:rsid w:val="006B4D61"/>
    <w:rsid w:val="006B5124"/>
    <w:rsid w:val="006B55C7"/>
    <w:rsid w:val="006B57D7"/>
    <w:rsid w:val="006B6152"/>
    <w:rsid w:val="006B6193"/>
    <w:rsid w:val="006B61B2"/>
    <w:rsid w:val="006B63EB"/>
    <w:rsid w:val="006B6531"/>
    <w:rsid w:val="006B663E"/>
    <w:rsid w:val="006B665A"/>
    <w:rsid w:val="006B67E7"/>
    <w:rsid w:val="006B6A43"/>
    <w:rsid w:val="006B7A5B"/>
    <w:rsid w:val="006B7BE6"/>
    <w:rsid w:val="006C0584"/>
    <w:rsid w:val="006C066C"/>
    <w:rsid w:val="006C0765"/>
    <w:rsid w:val="006C0B89"/>
    <w:rsid w:val="006C0CF3"/>
    <w:rsid w:val="006C0DC8"/>
    <w:rsid w:val="006C133A"/>
    <w:rsid w:val="006C1526"/>
    <w:rsid w:val="006C171E"/>
    <w:rsid w:val="006C1772"/>
    <w:rsid w:val="006C17AB"/>
    <w:rsid w:val="006C1BFD"/>
    <w:rsid w:val="006C20D7"/>
    <w:rsid w:val="006C21BB"/>
    <w:rsid w:val="006C226B"/>
    <w:rsid w:val="006C23F5"/>
    <w:rsid w:val="006C250E"/>
    <w:rsid w:val="006C2672"/>
    <w:rsid w:val="006C26E6"/>
    <w:rsid w:val="006C291C"/>
    <w:rsid w:val="006C2E95"/>
    <w:rsid w:val="006C3229"/>
    <w:rsid w:val="006C327E"/>
    <w:rsid w:val="006C35D9"/>
    <w:rsid w:val="006C36A7"/>
    <w:rsid w:val="006C39E0"/>
    <w:rsid w:val="006C3A7B"/>
    <w:rsid w:val="006C3C73"/>
    <w:rsid w:val="006C3E3B"/>
    <w:rsid w:val="006C4003"/>
    <w:rsid w:val="006C4769"/>
    <w:rsid w:val="006C48D8"/>
    <w:rsid w:val="006C4D85"/>
    <w:rsid w:val="006C4FD0"/>
    <w:rsid w:val="006C50B8"/>
    <w:rsid w:val="006C52FD"/>
    <w:rsid w:val="006C5657"/>
    <w:rsid w:val="006C566F"/>
    <w:rsid w:val="006C573B"/>
    <w:rsid w:val="006C5856"/>
    <w:rsid w:val="006C59CC"/>
    <w:rsid w:val="006C59FD"/>
    <w:rsid w:val="006C5A8C"/>
    <w:rsid w:val="006C5C38"/>
    <w:rsid w:val="006C625F"/>
    <w:rsid w:val="006C63B2"/>
    <w:rsid w:val="006C643E"/>
    <w:rsid w:val="006C6650"/>
    <w:rsid w:val="006C694B"/>
    <w:rsid w:val="006C6C44"/>
    <w:rsid w:val="006C704F"/>
    <w:rsid w:val="006C707E"/>
    <w:rsid w:val="006C70AE"/>
    <w:rsid w:val="006C7115"/>
    <w:rsid w:val="006C7318"/>
    <w:rsid w:val="006C7652"/>
    <w:rsid w:val="006C7BD6"/>
    <w:rsid w:val="006C7C73"/>
    <w:rsid w:val="006D00D9"/>
    <w:rsid w:val="006D0152"/>
    <w:rsid w:val="006D01B8"/>
    <w:rsid w:val="006D02F3"/>
    <w:rsid w:val="006D036A"/>
    <w:rsid w:val="006D05E1"/>
    <w:rsid w:val="006D0AC7"/>
    <w:rsid w:val="006D0B47"/>
    <w:rsid w:val="006D0CA3"/>
    <w:rsid w:val="006D14A1"/>
    <w:rsid w:val="006D18C3"/>
    <w:rsid w:val="006D191B"/>
    <w:rsid w:val="006D1A66"/>
    <w:rsid w:val="006D2270"/>
    <w:rsid w:val="006D233F"/>
    <w:rsid w:val="006D2344"/>
    <w:rsid w:val="006D23AC"/>
    <w:rsid w:val="006D23E6"/>
    <w:rsid w:val="006D24C5"/>
    <w:rsid w:val="006D26FA"/>
    <w:rsid w:val="006D287D"/>
    <w:rsid w:val="006D2914"/>
    <w:rsid w:val="006D2ABE"/>
    <w:rsid w:val="006D2B0D"/>
    <w:rsid w:val="006D2BEC"/>
    <w:rsid w:val="006D2E43"/>
    <w:rsid w:val="006D2EB4"/>
    <w:rsid w:val="006D2FAD"/>
    <w:rsid w:val="006D3007"/>
    <w:rsid w:val="006D36BB"/>
    <w:rsid w:val="006D3832"/>
    <w:rsid w:val="006D406F"/>
    <w:rsid w:val="006D4419"/>
    <w:rsid w:val="006D46BB"/>
    <w:rsid w:val="006D497C"/>
    <w:rsid w:val="006D4C5E"/>
    <w:rsid w:val="006D5083"/>
    <w:rsid w:val="006D5300"/>
    <w:rsid w:val="006D5600"/>
    <w:rsid w:val="006D57B5"/>
    <w:rsid w:val="006D588C"/>
    <w:rsid w:val="006D6098"/>
    <w:rsid w:val="006D60D4"/>
    <w:rsid w:val="006D64EE"/>
    <w:rsid w:val="006D6685"/>
    <w:rsid w:val="006D68CA"/>
    <w:rsid w:val="006D6A21"/>
    <w:rsid w:val="006D6AE7"/>
    <w:rsid w:val="006D6BB0"/>
    <w:rsid w:val="006D6D6B"/>
    <w:rsid w:val="006D7210"/>
    <w:rsid w:val="006D763D"/>
    <w:rsid w:val="006D770D"/>
    <w:rsid w:val="006D77F5"/>
    <w:rsid w:val="006D78B3"/>
    <w:rsid w:val="006D7A44"/>
    <w:rsid w:val="006E003D"/>
    <w:rsid w:val="006E0E60"/>
    <w:rsid w:val="006E130C"/>
    <w:rsid w:val="006E1760"/>
    <w:rsid w:val="006E1B28"/>
    <w:rsid w:val="006E1B5A"/>
    <w:rsid w:val="006E1B87"/>
    <w:rsid w:val="006E1DC2"/>
    <w:rsid w:val="006E21B2"/>
    <w:rsid w:val="006E2511"/>
    <w:rsid w:val="006E2693"/>
    <w:rsid w:val="006E2A1C"/>
    <w:rsid w:val="006E2C37"/>
    <w:rsid w:val="006E32DE"/>
    <w:rsid w:val="006E380F"/>
    <w:rsid w:val="006E40E9"/>
    <w:rsid w:val="006E41E2"/>
    <w:rsid w:val="006E421D"/>
    <w:rsid w:val="006E44DD"/>
    <w:rsid w:val="006E4954"/>
    <w:rsid w:val="006E4AA5"/>
    <w:rsid w:val="006E5427"/>
    <w:rsid w:val="006E55DE"/>
    <w:rsid w:val="006E58F0"/>
    <w:rsid w:val="006E6422"/>
    <w:rsid w:val="006E64C8"/>
    <w:rsid w:val="006E685D"/>
    <w:rsid w:val="006E68F8"/>
    <w:rsid w:val="006E6BB1"/>
    <w:rsid w:val="006E6BB9"/>
    <w:rsid w:val="006E6C6E"/>
    <w:rsid w:val="006E6D79"/>
    <w:rsid w:val="006E6E5D"/>
    <w:rsid w:val="006E7046"/>
    <w:rsid w:val="006E7427"/>
    <w:rsid w:val="006E77B4"/>
    <w:rsid w:val="006E7B83"/>
    <w:rsid w:val="006E7D93"/>
    <w:rsid w:val="006E7F94"/>
    <w:rsid w:val="006E7FD0"/>
    <w:rsid w:val="006F03F0"/>
    <w:rsid w:val="006F072E"/>
    <w:rsid w:val="006F0763"/>
    <w:rsid w:val="006F0915"/>
    <w:rsid w:val="006F0AD1"/>
    <w:rsid w:val="006F0C48"/>
    <w:rsid w:val="006F0DCF"/>
    <w:rsid w:val="006F1080"/>
    <w:rsid w:val="006F11BE"/>
    <w:rsid w:val="006F15C1"/>
    <w:rsid w:val="006F15C7"/>
    <w:rsid w:val="006F15EA"/>
    <w:rsid w:val="006F1845"/>
    <w:rsid w:val="006F2020"/>
    <w:rsid w:val="006F213E"/>
    <w:rsid w:val="006F2146"/>
    <w:rsid w:val="006F22CF"/>
    <w:rsid w:val="006F2414"/>
    <w:rsid w:val="006F251B"/>
    <w:rsid w:val="006F2AF2"/>
    <w:rsid w:val="006F2BD0"/>
    <w:rsid w:val="006F2DD4"/>
    <w:rsid w:val="006F31D6"/>
    <w:rsid w:val="006F3439"/>
    <w:rsid w:val="006F3470"/>
    <w:rsid w:val="006F36D2"/>
    <w:rsid w:val="006F371E"/>
    <w:rsid w:val="006F3CDE"/>
    <w:rsid w:val="006F3CF8"/>
    <w:rsid w:val="006F3FDD"/>
    <w:rsid w:val="006F4058"/>
    <w:rsid w:val="006F49DD"/>
    <w:rsid w:val="006F580D"/>
    <w:rsid w:val="006F63C7"/>
    <w:rsid w:val="006F64E3"/>
    <w:rsid w:val="006F6796"/>
    <w:rsid w:val="006F6817"/>
    <w:rsid w:val="006F6919"/>
    <w:rsid w:val="006F6BD9"/>
    <w:rsid w:val="006F6E73"/>
    <w:rsid w:val="006F6E7C"/>
    <w:rsid w:val="006F73AC"/>
    <w:rsid w:val="006F7515"/>
    <w:rsid w:val="006F76D3"/>
    <w:rsid w:val="006F7943"/>
    <w:rsid w:val="006F7A01"/>
    <w:rsid w:val="006F7BE3"/>
    <w:rsid w:val="0070019E"/>
    <w:rsid w:val="0070046E"/>
    <w:rsid w:val="00700476"/>
    <w:rsid w:val="0070066E"/>
    <w:rsid w:val="00700D2A"/>
    <w:rsid w:val="00701071"/>
    <w:rsid w:val="007010D5"/>
    <w:rsid w:val="0070110F"/>
    <w:rsid w:val="0070122B"/>
    <w:rsid w:val="00701A40"/>
    <w:rsid w:val="00701B7F"/>
    <w:rsid w:val="00701CC0"/>
    <w:rsid w:val="00701F15"/>
    <w:rsid w:val="0070202C"/>
    <w:rsid w:val="00702046"/>
    <w:rsid w:val="00702587"/>
    <w:rsid w:val="00702880"/>
    <w:rsid w:val="007029AE"/>
    <w:rsid w:val="00702C08"/>
    <w:rsid w:val="00702C36"/>
    <w:rsid w:val="00702E50"/>
    <w:rsid w:val="00703474"/>
    <w:rsid w:val="007034ED"/>
    <w:rsid w:val="007038B3"/>
    <w:rsid w:val="00703DEA"/>
    <w:rsid w:val="0070401A"/>
    <w:rsid w:val="00704586"/>
    <w:rsid w:val="007045E5"/>
    <w:rsid w:val="00704696"/>
    <w:rsid w:val="007059BD"/>
    <w:rsid w:val="007059CE"/>
    <w:rsid w:val="00705B47"/>
    <w:rsid w:val="00705BD2"/>
    <w:rsid w:val="00705E76"/>
    <w:rsid w:val="007061F5"/>
    <w:rsid w:val="007068B1"/>
    <w:rsid w:val="0070694D"/>
    <w:rsid w:val="007069CC"/>
    <w:rsid w:val="00706A84"/>
    <w:rsid w:val="00706C15"/>
    <w:rsid w:val="00706C59"/>
    <w:rsid w:val="00706E59"/>
    <w:rsid w:val="00707594"/>
    <w:rsid w:val="00707884"/>
    <w:rsid w:val="00707A09"/>
    <w:rsid w:val="00707DD6"/>
    <w:rsid w:val="00707E39"/>
    <w:rsid w:val="00710203"/>
    <w:rsid w:val="007103FF"/>
    <w:rsid w:val="0071095F"/>
    <w:rsid w:val="00710A44"/>
    <w:rsid w:val="00710BCB"/>
    <w:rsid w:val="00710DD0"/>
    <w:rsid w:val="00710ED1"/>
    <w:rsid w:val="0071102C"/>
    <w:rsid w:val="007114E9"/>
    <w:rsid w:val="00711C1D"/>
    <w:rsid w:val="0071215F"/>
    <w:rsid w:val="007125E5"/>
    <w:rsid w:val="007127EE"/>
    <w:rsid w:val="007127F6"/>
    <w:rsid w:val="0071291B"/>
    <w:rsid w:val="007129A1"/>
    <w:rsid w:val="00712BB3"/>
    <w:rsid w:val="00712C0E"/>
    <w:rsid w:val="00712C2B"/>
    <w:rsid w:val="007134AB"/>
    <w:rsid w:val="0071385B"/>
    <w:rsid w:val="00713A0C"/>
    <w:rsid w:val="00713C5C"/>
    <w:rsid w:val="00714153"/>
    <w:rsid w:val="007148C9"/>
    <w:rsid w:val="00714DBA"/>
    <w:rsid w:val="007151FF"/>
    <w:rsid w:val="007153C0"/>
    <w:rsid w:val="007158F2"/>
    <w:rsid w:val="00715B8D"/>
    <w:rsid w:val="0071622D"/>
    <w:rsid w:val="007162BD"/>
    <w:rsid w:val="0071641A"/>
    <w:rsid w:val="00716857"/>
    <w:rsid w:val="00716A68"/>
    <w:rsid w:val="00716CE5"/>
    <w:rsid w:val="00716E0D"/>
    <w:rsid w:val="00716FBE"/>
    <w:rsid w:val="007170CC"/>
    <w:rsid w:val="007172A8"/>
    <w:rsid w:val="007173B7"/>
    <w:rsid w:val="0071763B"/>
    <w:rsid w:val="007176AB"/>
    <w:rsid w:val="00717C08"/>
    <w:rsid w:val="00717CE4"/>
    <w:rsid w:val="00717DFA"/>
    <w:rsid w:val="00717F36"/>
    <w:rsid w:val="00720360"/>
    <w:rsid w:val="00720437"/>
    <w:rsid w:val="007204AB"/>
    <w:rsid w:val="00720907"/>
    <w:rsid w:val="00720A65"/>
    <w:rsid w:val="00720BCC"/>
    <w:rsid w:val="00721468"/>
    <w:rsid w:val="0072146C"/>
    <w:rsid w:val="007217E2"/>
    <w:rsid w:val="00721BC1"/>
    <w:rsid w:val="00722486"/>
    <w:rsid w:val="007224F8"/>
    <w:rsid w:val="00722CF8"/>
    <w:rsid w:val="00723B99"/>
    <w:rsid w:val="00723D00"/>
    <w:rsid w:val="00723E77"/>
    <w:rsid w:val="00724232"/>
    <w:rsid w:val="00724827"/>
    <w:rsid w:val="00724D09"/>
    <w:rsid w:val="00724D61"/>
    <w:rsid w:val="00725198"/>
    <w:rsid w:val="00725588"/>
    <w:rsid w:val="00725629"/>
    <w:rsid w:val="00725994"/>
    <w:rsid w:val="00725D7E"/>
    <w:rsid w:val="00725DEB"/>
    <w:rsid w:val="00725E14"/>
    <w:rsid w:val="007261DE"/>
    <w:rsid w:val="00726209"/>
    <w:rsid w:val="00726266"/>
    <w:rsid w:val="0072633B"/>
    <w:rsid w:val="00726382"/>
    <w:rsid w:val="00726492"/>
    <w:rsid w:val="00726653"/>
    <w:rsid w:val="00726830"/>
    <w:rsid w:val="00726B34"/>
    <w:rsid w:val="00726DBF"/>
    <w:rsid w:val="00726FC1"/>
    <w:rsid w:val="007270DC"/>
    <w:rsid w:val="00727468"/>
    <w:rsid w:val="00727BCF"/>
    <w:rsid w:val="00730066"/>
    <w:rsid w:val="0073028C"/>
    <w:rsid w:val="00730619"/>
    <w:rsid w:val="007309BC"/>
    <w:rsid w:val="007309FE"/>
    <w:rsid w:val="00730ADF"/>
    <w:rsid w:val="00730D9B"/>
    <w:rsid w:val="00730E21"/>
    <w:rsid w:val="00731140"/>
    <w:rsid w:val="00731244"/>
    <w:rsid w:val="007317B2"/>
    <w:rsid w:val="00731814"/>
    <w:rsid w:val="007320C9"/>
    <w:rsid w:val="007320FF"/>
    <w:rsid w:val="007321B3"/>
    <w:rsid w:val="007322A8"/>
    <w:rsid w:val="00732734"/>
    <w:rsid w:val="007329A4"/>
    <w:rsid w:val="00732AD7"/>
    <w:rsid w:val="00732F0B"/>
    <w:rsid w:val="00733163"/>
    <w:rsid w:val="007333BE"/>
    <w:rsid w:val="007333F3"/>
    <w:rsid w:val="00733484"/>
    <w:rsid w:val="00733697"/>
    <w:rsid w:val="00733A78"/>
    <w:rsid w:val="00733E33"/>
    <w:rsid w:val="00733F14"/>
    <w:rsid w:val="0073431C"/>
    <w:rsid w:val="00734992"/>
    <w:rsid w:val="007349E2"/>
    <w:rsid w:val="00734A1A"/>
    <w:rsid w:val="00734A76"/>
    <w:rsid w:val="00734D0F"/>
    <w:rsid w:val="00734DB0"/>
    <w:rsid w:val="007351D5"/>
    <w:rsid w:val="00735661"/>
    <w:rsid w:val="00735692"/>
    <w:rsid w:val="00735778"/>
    <w:rsid w:val="00735812"/>
    <w:rsid w:val="007358BB"/>
    <w:rsid w:val="007362B5"/>
    <w:rsid w:val="007362EB"/>
    <w:rsid w:val="00736449"/>
    <w:rsid w:val="0073689E"/>
    <w:rsid w:val="00736B55"/>
    <w:rsid w:val="007376E4"/>
    <w:rsid w:val="007377ED"/>
    <w:rsid w:val="007378F4"/>
    <w:rsid w:val="00737D5F"/>
    <w:rsid w:val="00737EAB"/>
    <w:rsid w:val="00737F1F"/>
    <w:rsid w:val="00737F39"/>
    <w:rsid w:val="00740971"/>
    <w:rsid w:val="00740AD9"/>
    <w:rsid w:val="00740CE8"/>
    <w:rsid w:val="00740DE4"/>
    <w:rsid w:val="00740FE8"/>
    <w:rsid w:val="007418F5"/>
    <w:rsid w:val="0074195E"/>
    <w:rsid w:val="00741C50"/>
    <w:rsid w:val="0074255F"/>
    <w:rsid w:val="00742C74"/>
    <w:rsid w:val="00742E00"/>
    <w:rsid w:val="00742E48"/>
    <w:rsid w:val="007430A6"/>
    <w:rsid w:val="007430D1"/>
    <w:rsid w:val="0074324E"/>
    <w:rsid w:val="00744819"/>
    <w:rsid w:val="007449D0"/>
    <w:rsid w:val="00744C4A"/>
    <w:rsid w:val="00744DAC"/>
    <w:rsid w:val="00744E4C"/>
    <w:rsid w:val="00745062"/>
    <w:rsid w:val="00745183"/>
    <w:rsid w:val="007454AD"/>
    <w:rsid w:val="007455C0"/>
    <w:rsid w:val="00745730"/>
    <w:rsid w:val="00745A31"/>
    <w:rsid w:val="00745CE6"/>
    <w:rsid w:val="00745E3F"/>
    <w:rsid w:val="007465F8"/>
    <w:rsid w:val="007466AC"/>
    <w:rsid w:val="007466C1"/>
    <w:rsid w:val="00746944"/>
    <w:rsid w:val="00746A4A"/>
    <w:rsid w:val="00746B90"/>
    <w:rsid w:val="00746C01"/>
    <w:rsid w:val="00746D5C"/>
    <w:rsid w:val="00747043"/>
    <w:rsid w:val="007470C1"/>
    <w:rsid w:val="00747447"/>
    <w:rsid w:val="00747716"/>
    <w:rsid w:val="00747858"/>
    <w:rsid w:val="007478D2"/>
    <w:rsid w:val="00747965"/>
    <w:rsid w:val="00747B24"/>
    <w:rsid w:val="0075010C"/>
    <w:rsid w:val="007503D1"/>
    <w:rsid w:val="0075073F"/>
    <w:rsid w:val="00750A11"/>
    <w:rsid w:val="00750C1E"/>
    <w:rsid w:val="00750D2A"/>
    <w:rsid w:val="00750D60"/>
    <w:rsid w:val="00750E77"/>
    <w:rsid w:val="00750EC8"/>
    <w:rsid w:val="00750EDC"/>
    <w:rsid w:val="00751259"/>
    <w:rsid w:val="00751372"/>
    <w:rsid w:val="0075255C"/>
    <w:rsid w:val="007528F7"/>
    <w:rsid w:val="007528FE"/>
    <w:rsid w:val="00752AFE"/>
    <w:rsid w:val="00752F7A"/>
    <w:rsid w:val="00752F8F"/>
    <w:rsid w:val="00752FB9"/>
    <w:rsid w:val="00753794"/>
    <w:rsid w:val="00753B42"/>
    <w:rsid w:val="00753D2B"/>
    <w:rsid w:val="00754355"/>
    <w:rsid w:val="00754626"/>
    <w:rsid w:val="007546A7"/>
    <w:rsid w:val="00754894"/>
    <w:rsid w:val="007549F1"/>
    <w:rsid w:val="00754C64"/>
    <w:rsid w:val="00754D7B"/>
    <w:rsid w:val="00755005"/>
    <w:rsid w:val="00755528"/>
    <w:rsid w:val="007555B7"/>
    <w:rsid w:val="00755C00"/>
    <w:rsid w:val="00755F16"/>
    <w:rsid w:val="00756461"/>
    <w:rsid w:val="007564F5"/>
    <w:rsid w:val="00756548"/>
    <w:rsid w:val="007565FA"/>
    <w:rsid w:val="00756841"/>
    <w:rsid w:val="00756BB8"/>
    <w:rsid w:val="00756BD5"/>
    <w:rsid w:val="00756F48"/>
    <w:rsid w:val="00756F5C"/>
    <w:rsid w:val="007572E9"/>
    <w:rsid w:val="007574D9"/>
    <w:rsid w:val="007575FC"/>
    <w:rsid w:val="0075774C"/>
    <w:rsid w:val="00757BAE"/>
    <w:rsid w:val="00757BF6"/>
    <w:rsid w:val="00757DFF"/>
    <w:rsid w:val="00757ED4"/>
    <w:rsid w:val="00757F14"/>
    <w:rsid w:val="00757F5E"/>
    <w:rsid w:val="007601C2"/>
    <w:rsid w:val="007604DA"/>
    <w:rsid w:val="00760DD7"/>
    <w:rsid w:val="0076108C"/>
    <w:rsid w:val="0076110C"/>
    <w:rsid w:val="0076142A"/>
    <w:rsid w:val="007615C3"/>
    <w:rsid w:val="007618E4"/>
    <w:rsid w:val="00761D82"/>
    <w:rsid w:val="00761DFE"/>
    <w:rsid w:val="00762523"/>
    <w:rsid w:val="00762919"/>
    <w:rsid w:val="007634F4"/>
    <w:rsid w:val="007634F6"/>
    <w:rsid w:val="007635D2"/>
    <w:rsid w:val="007635D6"/>
    <w:rsid w:val="007636B1"/>
    <w:rsid w:val="00763A59"/>
    <w:rsid w:val="00763D4F"/>
    <w:rsid w:val="00763D8C"/>
    <w:rsid w:val="00763E39"/>
    <w:rsid w:val="007642FF"/>
    <w:rsid w:val="00764A6B"/>
    <w:rsid w:val="00764B01"/>
    <w:rsid w:val="007656D0"/>
    <w:rsid w:val="0076585D"/>
    <w:rsid w:val="0076592E"/>
    <w:rsid w:val="007659A7"/>
    <w:rsid w:val="00765A99"/>
    <w:rsid w:val="007661BD"/>
    <w:rsid w:val="00766536"/>
    <w:rsid w:val="00766731"/>
    <w:rsid w:val="00766D06"/>
    <w:rsid w:val="007672F5"/>
    <w:rsid w:val="00767468"/>
    <w:rsid w:val="007675A1"/>
    <w:rsid w:val="00767A50"/>
    <w:rsid w:val="00767C95"/>
    <w:rsid w:val="00767E78"/>
    <w:rsid w:val="00770210"/>
    <w:rsid w:val="00770B3B"/>
    <w:rsid w:val="00770DF4"/>
    <w:rsid w:val="0077102A"/>
    <w:rsid w:val="0077236C"/>
    <w:rsid w:val="0077254D"/>
    <w:rsid w:val="00772B1D"/>
    <w:rsid w:val="00772B7A"/>
    <w:rsid w:val="00772C2D"/>
    <w:rsid w:val="00773194"/>
    <w:rsid w:val="007731E3"/>
    <w:rsid w:val="00773292"/>
    <w:rsid w:val="0077364E"/>
    <w:rsid w:val="00773C1B"/>
    <w:rsid w:val="00773DAA"/>
    <w:rsid w:val="00774089"/>
    <w:rsid w:val="00774592"/>
    <w:rsid w:val="00775120"/>
    <w:rsid w:val="00775289"/>
    <w:rsid w:val="007753CA"/>
    <w:rsid w:val="007753EC"/>
    <w:rsid w:val="0077552D"/>
    <w:rsid w:val="00775AD9"/>
    <w:rsid w:val="00775EE5"/>
    <w:rsid w:val="007763A5"/>
    <w:rsid w:val="00776F8D"/>
    <w:rsid w:val="0077749D"/>
    <w:rsid w:val="00777821"/>
    <w:rsid w:val="00777C78"/>
    <w:rsid w:val="00780196"/>
    <w:rsid w:val="007802C0"/>
    <w:rsid w:val="00780415"/>
    <w:rsid w:val="007805F3"/>
    <w:rsid w:val="0078060C"/>
    <w:rsid w:val="00780983"/>
    <w:rsid w:val="00780EA5"/>
    <w:rsid w:val="00781187"/>
    <w:rsid w:val="00781808"/>
    <w:rsid w:val="007818A5"/>
    <w:rsid w:val="00781BAE"/>
    <w:rsid w:val="00782034"/>
    <w:rsid w:val="0078211C"/>
    <w:rsid w:val="00782302"/>
    <w:rsid w:val="00782468"/>
    <w:rsid w:val="0078273E"/>
    <w:rsid w:val="007827B2"/>
    <w:rsid w:val="007829B2"/>
    <w:rsid w:val="00782C75"/>
    <w:rsid w:val="00782CFD"/>
    <w:rsid w:val="00782DE7"/>
    <w:rsid w:val="00782F6A"/>
    <w:rsid w:val="00783448"/>
    <w:rsid w:val="00783B04"/>
    <w:rsid w:val="00783F31"/>
    <w:rsid w:val="0078421F"/>
    <w:rsid w:val="0078493E"/>
    <w:rsid w:val="007849A2"/>
    <w:rsid w:val="00784DFC"/>
    <w:rsid w:val="00784E00"/>
    <w:rsid w:val="007850DD"/>
    <w:rsid w:val="007850F7"/>
    <w:rsid w:val="007853F9"/>
    <w:rsid w:val="00785516"/>
    <w:rsid w:val="007857F7"/>
    <w:rsid w:val="00785E03"/>
    <w:rsid w:val="0078608A"/>
    <w:rsid w:val="00786287"/>
    <w:rsid w:val="00786773"/>
    <w:rsid w:val="00786D7B"/>
    <w:rsid w:val="0078721F"/>
    <w:rsid w:val="00787220"/>
    <w:rsid w:val="00787C9F"/>
    <w:rsid w:val="00787DF4"/>
    <w:rsid w:val="00787E1A"/>
    <w:rsid w:val="00790227"/>
    <w:rsid w:val="007906BA"/>
    <w:rsid w:val="00790857"/>
    <w:rsid w:val="00790A9F"/>
    <w:rsid w:val="00790B2B"/>
    <w:rsid w:val="0079149F"/>
    <w:rsid w:val="00791512"/>
    <w:rsid w:val="00791FC6"/>
    <w:rsid w:val="0079207D"/>
    <w:rsid w:val="0079257A"/>
    <w:rsid w:val="00792AAA"/>
    <w:rsid w:val="00792B2C"/>
    <w:rsid w:val="00792C1E"/>
    <w:rsid w:val="0079314A"/>
    <w:rsid w:val="00793657"/>
    <w:rsid w:val="007938FD"/>
    <w:rsid w:val="00793B86"/>
    <w:rsid w:val="00793B9D"/>
    <w:rsid w:val="00793C0C"/>
    <w:rsid w:val="00793C59"/>
    <w:rsid w:val="0079415C"/>
    <w:rsid w:val="007942FC"/>
    <w:rsid w:val="007943B8"/>
    <w:rsid w:val="00794ACA"/>
    <w:rsid w:val="00794BE9"/>
    <w:rsid w:val="00794E1D"/>
    <w:rsid w:val="00794F4F"/>
    <w:rsid w:val="00795005"/>
    <w:rsid w:val="00795163"/>
    <w:rsid w:val="00795545"/>
    <w:rsid w:val="00795910"/>
    <w:rsid w:val="00795AEC"/>
    <w:rsid w:val="00795AEE"/>
    <w:rsid w:val="00795B9E"/>
    <w:rsid w:val="00795F23"/>
    <w:rsid w:val="007966D7"/>
    <w:rsid w:val="00796A2F"/>
    <w:rsid w:val="00796BDC"/>
    <w:rsid w:val="00796C02"/>
    <w:rsid w:val="00796DB8"/>
    <w:rsid w:val="00796F7B"/>
    <w:rsid w:val="0079719D"/>
    <w:rsid w:val="007973BC"/>
    <w:rsid w:val="007973D9"/>
    <w:rsid w:val="00797406"/>
    <w:rsid w:val="00797475"/>
    <w:rsid w:val="00797714"/>
    <w:rsid w:val="00797FF1"/>
    <w:rsid w:val="007A066A"/>
    <w:rsid w:val="007A170F"/>
    <w:rsid w:val="007A181C"/>
    <w:rsid w:val="007A1A89"/>
    <w:rsid w:val="007A1C66"/>
    <w:rsid w:val="007A224D"/>
    <w:rsid w:val="007A2439"/>
    <w:rsid w:val="007A25F6"/>
    <w:rsid w:val="007A267C"/>
    <w:rsid w:val="007A2945"/>
    <w:rsid w:val="007A2E63"/>
    <w:rsid w:val="007A305F"/>
    <w:rsid w:val="007A3348"/>
    <w:rsid w:val="007A336B"/>
    <w:rsid w:val="007A3433"/>
    <w:rsid w:val="007A34CA"/>
    <w:rsid w:val="007A37A5"/>
    <w:rsid w:val="007A3B1E"/>
    <w:rsid w:val="007A3C8E"/>
    <w:rsid w:val="007A3D89"/>
    <w:rsid w:val="007A4062"/>
    <w:rsid w:val="007A414D"/>
    <w:rsid w:val="007A44D3"/>
    <w:rsid w:val="007A4793"/>
    <w:rsid w:val="007A4936"/>
    <w:rsid w:val="007A4B82"/>
    <w:rsid w:val="007A4C3A"/>
    <w:rsid w:val="007A4C5E"/>
    <w:rsid w:val="007A4E13"/>
    <w:rsid w:val="007A4EE3"/>
    <w:rsid w:val="007A4F54"/>
    <w:rsid w:val="007A4FEA"/>
    <w:rsid w:val="007A5090"/>
    <w:rsid w:val="007A50BE"/>
    <w:rsid w:val="007A53D6"/>
    <w:rsid w:val="007A555B"/>
    <w:rsid w:val="007A5598"/>
    <w:rsid w:val="007A55B4"/>
    <w:rsid w:val="007A5A56"/>
    <w:rsid w:val="007A5F0B"/>
    <w:rsid w:val="007A61F2"/>
    <w:rsid w:val="007A631B"/>
    <w:rsid w:val="007A6611"/>
    <w:rsid w:val="007A6726"/>
    <w:rsid w:val="007A67AD"/>
    <w:rsid w:val="007A69A8"/>
    <w:rsid w:val="007A76F2"/>
    <w:rsid w:val="007A7923"/>
    <w:rsid w:val="007A7928"/>
    <w:rsid w:val="007A7C39"/>
    <w:rsid w:val="007B007A"/>
    <w:rsid w:val="007B0A53"/>
    <w:rsid w:val="007B0DB5"/>
    <w:rsid w:val="007B1132"/>
    <w:rsid w:val="007B1400"/>
    <w:rsid w:val="007B18FC"/>
    <w:rsid w:val="007B1935"/>
    <w:rsid w:val="007B1E33"/>
    <w:rsid w:val="007B264C"/>
    <w:rsid w:val="007B285B"/>
    <w:rsid w:val="007B2899"/>
    <w:rsid w:val="007B29F6"/>
    <w:rsid w:val="007B2AAA"/>
    <w:rsid w:val="007B2C18"/>
    <w:rsid w:val="007B2C5F"/>
    <w:rsid w:val="007B2E0D"/>
    <w:rsid w:val="007B344E"/>
    <w:rsid w:val="007B3929"/>
    <w:rsid w:val="007B3A9B"/>
    <w:rsid w:val="007B3B08"/>
    <w:rsid w:val="007B3B78"/>
    <w:rsid w:val="007B3C1E"/>
    <w:rsid w:val="007B3DDE"/>
    <w:rsid w:val="007B3E63"/>
    <w:rsid w:val="007B3EA3"/>
    <w:rsid w:val="007B3F9F"/>
    <w:rsid w:val="007B3FDA"/>
    <w:rsid w:val="007B402B"/>
    <w:rsid w:val="007B4143"/>
    <w:rsid w:val="007B48E4"/>
    <w:rsid w:val="007B48F9"/>
    <w:rsid w:val="007B4918"/>
    <w:rsid w:val="007B4BEC"/>
    <w:rsid w:val="007B4C35"/>
    <w:rsid w:val="007B4C99"/>
    <w:rsid w:val="007B53ED"/>
    <w:rsid w:val="007B53F4"/>
    <w:rsid w:val="007B54EE"/>
    <w:rsid w:val="007B5B8D"/>
    <w:rsid w:val="007B5D7E"/>
    <w:rsid w:val="007B6037"/>
    <w:rsid w:val="007B61FF"/>
    <w:rsid w:val="007B639E"/>
    <w:rsid w:val="007B69E9"/>
    <w:rsid w:val="007B6A51"/>
    <w:rsid w:val="007B731D"/>
    <w:rsid w:val="007B7C26"/>
    <w:rsid w:val="007B7F6C"/>
    <w:rsid w:val="007C0352"/>
    <w:rsid w:val="007C08E3"/>
    <w:rsid w:val="007C09BF"/>
    <w:rsid w:val="007C0B65"/>
    <w:rsid w:val="007C0CA5"/>
    <w:rsid w:val="007C1318"/>
    <w:rsid w:val="007C1374"/>
    <w:rsid w:val="007C13DF"/>
    <w:rsid w:val="007C1521"/>
    <w:rsid w:val="007C1892"/>
    <w:rsid w:val="007C1CC1"/>
    <w:rsid w:val="007C1DF3"/>
    <w:rsid w:val="007C1E04"/>
    <w:rsid w:val="007C207D"/>
    <w:rsid w:val="007C2102"/>
    <w:rsid w:val="007C25E8"/>
    <w:rsid w:val="007C271B"/>
    <w:rsid w:val="007C2864"/>
    <w:rsid w:val="007C2D14"/>
    <w:rsid w:val="007C2F5C"/>
    <w:rsid w:val="007C300E"/>
    <w:rsid w:val="007C32BA"/>
    <w:rsid w:val="007C3391"/>
    <w:rsid w:val="007C33D4"/>
    <w:rsid w:val="007C35AA"/>
    <w:rsid w:val="007C373B"/>
    <w:rsid w:val="007C3761"/>
    <w:rsid w:val="007C386C"/>
    <w:rsid w:val="007C3995"/>
    <w:rsid w:val="007C3B5D"/>
    <w:rsid w:val="007C3C01"/>
    <w:rsid w:val="007C3FC6"/>
    <w:rsid w:val="007C4716"/>
    <w:rsid w:val="007C4851"/>
    <w:rsid w:val="007C4B9B"/>
    <w:rsid w:val="007C4D49"/>
    <w:rsid w:val="007C573E"/>
    <w:rsid w:val="007C582E"/>
    <w:rsid w:val="007C5AAE"/>
    <w:rsid w:val="007C5BDB"/>
    <w:rsid w:val="007C6258"/>
    <w:rsid w:val="007C62C8"/>
    <w:rsid w:val="007C63B6"/>
    <w:rsid w:val="007C648B"/>
    <w:rsid w:val="007C64C5"/>
    <w:rsid w:val="007C6588"/>
    <w:rsid w:val="007C6874"/>
    <w:rsid w:val="007C6C71"/>
    <w:rsid w:val="007C70C6"/>
    <w:rsid w:val="007C7261"/>
    <w:rsid w:val="007C7448"/>
    <w:rsid w:val="007C77AF"/>
    <w:rsid w:val="007C77C4"/>
    <w:rsid w:val="007C7CBC"/>
    <w:rsid w:val="007D0C0D"/>
    <w:rsid w:val="007D0DE0"/>
    <w:rsid w:val="007D144D"/>
    <w:rsid w:val="007D150A"/>
    <w:rsid w:val="007D1527"/>
    <w:rsid w:val="007D190C"/>
    <w:rsid w:val="007D1CBE"/>
    <w:rsid w:val="007D1E87"/>
    <w:rsid w:val="007D2051"/>
    <w:rsid w:val="007D2108"/>
    <w:rsid w:val="007D21B1"/>
    <w:rsid w:val="007D23B4"/>
    <w:rsid w:val="007D287F"/>
    <w:rsid w:val="007D2948"/>
    <w:rsid w:val="007D2C4D"/>
    <w:rsid w:val="007D2C52"/>
    <w:rsid w:val="007D3382"/>
    <w:rsid w:val="007D35BD"/>
    <w:rsid w:val="007D3B68"/>
    <w:rsid w:val="007D414C"/>
    <w:rsid w:val="007D4520"/>
    <w:rsid w:val="007D45CA"/>
    <w:rsid w:val="007D4E76"/>
    <w:rsid w:val="007D5664"/>
    <w:rsid w:val="007D5AD3"/>
    <w:rsid w:val="007D5B03"/>
    <w:rsid w:val="007D5D57"/>
    <w:rsid w:val="007D609D"/>
    <w:rsid w:val="007D6771"/>
    <w:rsid w:val="007D6884"/>
    <w:rsid w:val="007D69B2"/>
    <w:rsid w:val="007D7152"/>
    <w:rsid w:val="007D71C9"/>
    <w:rsid w:val="007D74C9"/>
    <w:rsid w:val="007D769F"/>
    <w:rsid w:val="007D7A12"/>
    <w:rsid w:val="007D7F15"/>
    <w:rsid w:val="007D7F29"/>
    <w:rsid w:val="007D7FF1"/>
    <w:rsid w:val="007E0144"/>
    <w:rsid w:val="007E0341"/>
    <w:rsid w:val="007E0603"/>
    <w:rsid w:val="007E0734"/>
    <w:rsid w:val="007E07EE"/>
    <w:rsid w:val="007E087E"/>
    <w:rsid w:val="007E0B47"/>
    <w:rsid w:val="007E0CDD"/>
    <w:rsid w:val="007E1063"/>
    <w:rsid w:val="007E10AE"/>
    <w:rsid w:val="007E115F"/>
    <w:rsid w:val="007E1200"/>
    <w:rsid w:val="007E1500"/>
    <w:rsid w:val="007E1A91"/>
    <w:rsid w:val="007E1ACF"/>
    <w:rsid w:val="007E1D1D"/>
    <w:rsid w:val="007E2129"/>
    <w:rsid w:val="007E22BE"/>
    <w:rsid w:val="007E294A"/>
    <w:rsid w:val="007E2BB2"/>
    <w:rsid w:val="007E2EBB"/>
    <w:rsid w:val="007E321B"/>
    <w:rsid w:val="007E3293"/>
    <w:rsid w:val="007E36EF"/>
    <w:rsid w:val="007E3DB5"/>
    <w:rsid w:val="007E4144"/>
    <w:rsid w:val="007E42B7"/>
    <w:rsid w:val="007E445A"/>
    <w:rsid w:val="007E448B"/>
    <w:rsid w:val="007E4674"/>
    <w:rsid w:val="007E48E9"/>
    <w:rsid w:val="007E4932"/>
    <w:rsid w:val="007E4988"/>
    <w:rsid w:val="007E4B27"/>
    <w:rsid w:val="007E4B49"/>
    <w:rsid w:val="007E4B7C"/>
    <w:rsid w:val="007E4F2F"/>
    <w:rsid w:val="007E58ED"/>
    <w:rsid w:val="007E5970"/>
    <w:rsid w:val="007E5A9F"/>
    <w:rsid w:val="007E5BFE"/>
    <w:rsid w:val="007E6371"/>
    <w:rsid w:val="007E64A9"/>
    <w:rsid w:val="007E6766"/>
    <w:rsid w:val="007E681E"/>
    <w:rsid w:val="007E6A7F"/>
    <w:rsid w:val="007E7071"/>
    <w:rsid w:val="007E721E"/>
    <w:rsid w:val="007E7222"/>
    <w:rsid w:val="007E740E"/>
    <w:rsid w:val="007E7624"/>
    <w:rsid w:val="007E77C3"/>
    <w:rsid w:val="007E7B03"/>
    <w:rsid w:val="007E7D8C"/>
    <w:rsid w:val="007E7EA6"/>
    <w:rsid w:val="007F04C9"/>
    <w:rsid w:val="007F070C"/>
    <w:rsid w:val="007F0744"/>
    <w:rsid w:val="007F0774"/>
    <w:rsid w:val="007F09A8"/>
    <w:rsid w:val="007F0B80"/>
    <w:rsid w:val="007F0D33"/>
    <w:rsid w:val="007F0D76"/>
    <w:rsid w:val="007F0FCB"/>
    <w:rsid w:val="007F1385"/>
    <w:rsid w:val="007F1451"/>
    <w:rsid w:val="007F16CA"/>
    <w:rsid w:val="007F1863"/>
    <w:rsid w:val="007F18B3"/>
    <w:rsid w:val="007F192C"/>
    <w:rsid w:val="007F1989"/>
    <w:rsid w:val="007F2037"/>
    <w:rsid w:val="007F2128"/>
    <w:rsid w:val="007F2172"/>
    <w:rsid w:val="007F225B"/>
    <w:rsid w:val="007F27CB"/>
    <w:rsid w:val="007F2B92"/>
    <w:rsid w:val="007F2CBA"/>
    <w:rsid w:val="007F316D"/>
    <w:rsid w:val="007F36BD"/>
    <w:rsid w:val="007F3A5D"/>
    <w:rsid w:val="007F3B63"/>
    <w:rsid w:val="007F3B78"/>
    <w:rsid w:val="007F4165"/>
    <w:rsid w:val="007F4DB6"/>
    <w:rsid w:val="007F4F16"/>
    <w:rsid w:val="007F5143"/>
    <w:rsid w:val="007F523B"/>
    <w:rsid w:val="007F5376"/>
    <w:rsid w:val="007F5701"/>
    <w:rsid w:val="007F572F"/>
    <w:rsid w:val="007F5B8F"/>
    <w:rsid w:val="007F5BFB"/>
    <w:rsid w:val="007F5C03"/>
    <w:rsid w:val="007F5C43"/>
    <w:rsid w:val="007F5D6B"/>
    <w:rsid w:val="007F6107"/>
    <w:rsid w:val="007F6214"/>
    <w:rsid w:val="007F6768"/>
    <w:rsid w:val="007F67BB"/>
    <w:rsid w:val="007F69A5"/>
    <w:rsid w:val="007F6DF5"/>
    <w:rsid w:val="007F6F1F"/>
    <w:rsid w:val="007F7657"/>
    <w:rsid w:val="007F7825"/>
    <w:rsid w:val="007F796A"/>
    <w:rsid w:val="007F7B29"/>
    <w:rsid w:val="007F7D8F"/>
    <w:rsid w:val="00800338"/>
    <w:rsid w:val="008003FB"/>
    <w:rsid w:val="00800494"/>
    <w:rsid w:val="00800517"/>
    <w:rsid w:val="008006B6"/>
    <w:rsid w:val="00800B8F"/>
    <w:rsid w:val="00800D69"/>
    <w:rsid w:val="00800F51"/>
    <w:rsid w:val="00801690"/>
    <w:rsid w:val="008016DF"/>
    <w:rsid w:val="0080187B"/>
    <w:rsid w:val="00801D1D"/>
    <w:rsid w:val="00801F70"/>
    <w:rsid w:val="00802313"/>
    <w:rsid w:val="00802447"/>
    <w:rsid w:val="008025C0"/>
    <w:rsid w:val="00802715"/>
    <w:rsid w:val="00802918"/>
    <w:rsid w:val="00802C6A"/>
    <w:rsid w:val="0080310C"/>
    <w:rsid w:val="00803129"/>
    <w:rsid w:val="008033B6"/>
    <w:rsid w:val="0080367C"/>
    <w:rsid w:val="008037EB"/>
    <w:rsid w:val="00803CDB"/>
    <w:rsid w:val="00803EEA"/>
    <w:rsid w:val="00804148"/>
    <w:rsid w:val="00804477"/>
    <w:rsid w:val="008045D3"/>
    <w:rsid w:val="00804B66"/>
    <w:rsid w:val="00804BD8"/>
    <w:rsid w:val="00804D39"/>
    <w:rsid w:val="00804F28"/>
    <w:rsid w:val="008054ED"/>
    <w:rsid w:val="00805607"/>
    <w:rsid w:val="00805666"/>
    <w:rsid w:val="00805903"/>
    <w:rsid w:val="00805DDB"/>
    <w:rsid w:val="00805DE2"/>
    <w:rsid w:val="00805F25"/>
    <w:rsid w:val="00805F54"/>
    <w:rsid w:val="0080601B"/>
    <w:rsid w:val="008062B0"/>
    <w:rsid w:val="008064E7"/>
    <w:rsid w:val="00806526"/>
    <w:rsid w:val="008069E0"/>
    <w:rsid w:val="00806D7A"/>
    <w:rsid w:val="008070D8"/>
    <w:rsid w:val="0080720A"/>
    <w:rsid w:val="008072F6"/>
    <w:rsid w:val="008073E3"/>
    <w:rsid w:val="008075B6"/>
    <w:rsid w:val="0080760E"/>
    <w:rsid w:val="008079CD"/>
    <w:rsid w:val="00807BC8"/>
    <w:rsid w:val="00810281"/>
    <w:rsid w:val="00810626"/>
    <w:rsid w:val="0081077F"/>
    <w:rsid w:val="00810A61"/>
    <w:rsid w:val="00810AF2"/>
    <w:rsid w:val="00810C46"/>
    <w:rsid w:val="00810CE5"/>
    <w:rsid w:val="00810D95"/>
    <w:rsid w:val="00810E5F"/>
    <w:rsid w:val="0081156C"/>
    <w:rsid w:val="008116AF"/>
    <w:rsid w:val="008119BE"/>
    <w:rsid w:val="00811A80"/>
    <w:rsid w:val="00811C68"/>
    <w:rsid w:val="00812279"/>
    <w:rsid w:val="008122F3"/>
    <w:rsid w:val="00812BC8"/>
    <w:rsid w:val="00812C9D"/>
    <w:rsid w:val="0081326C"/>
    <w:rsid w:val="00813790"/>
    <w:rsid w:val="0081389A"/>
    <w:rsid w:val="00813927"/>
    <w:rsid w:val="00813AD9"/>
    <w:rsid w:val="00813D0B"/>
    <w:rsid w:val="00813D0C"/>
    <w:rsid w:val="0081423F"/>
    <w:rsid w:val="008144AB"/>
    <w:rsid w:val="008144FB"/>
    <w:rsid w:val="008148B4"/>
    <w:rsid w:val="00814C8D"/>
    <w:rsid w:val="00815198"/>
    <w:rsid w:val="008153B2"/>
    <w:rsid w:val="008156B1"/>
    <w:rsid w:val="0081587E"/>
    <w:rsid w:val="00815D4B"/>
    <w:rsid w:val="00815F36"/>
    <w:rsid w:val="00815FE7"/>
    <w:rsid w:val="008161CC"/>
    <w:rsid w:val="008163DA"/>
    <w:rsid w:val="0081646E"/>
    <w:rsid w:val="00816666"/>
    <w:rsid w:val="0081674B"/>
    <w:rsid w:val="0081676E"/>
    <w:rsid w:val="00816857"/>
    <w:rsid w:val="00816C9D"/>
    <w:rsid w:val="00816CD5"/>
    <w:rsid w:val="00816F62"/>
    <w:rsid w:val="0081742B"/>
    <w:rsid w:val="008177D4"/>
    <w:rsid w:val="00817FAC"/>
    <w:rsid w:val="00817FC3"/>
    <w:rsid w:val="008202CB"/>
    <w:rsid w:val="008203D5"/>
    <w:rsid w:val="00820565"/>
    <w:rsid w:val="0082066B"/>
    <w:rsid w:val="00820763"/>
    <w:rsid w:val="008207BA"/>
    <w:rsid w:val="008207C5"/>
    <w:rsid w:val="00820A9D"/>
    <w:rsid w:val="00820D5C"/>
    <w:rsid w:val="00821232"/>
    <w:rsid w:val="00821386"/>
    <w:rsid w:val="008213D8"/>
    <w:rsid w:val="008213F4"/>
    <w:rsid w:val="008215C5"/>
    <w:rsid w:val="008216BC"/>
    <w:rsid w:val="00821A3E"/>
    <w:rsid w:val="0082209A"/>
    <w:rsid w:val="0082215B"/>
    <w:rsid w:val="00822196"/>
    <w:rsid w:val="008223DE"/>
    <w:rsid w:val="008226B1"/>
    <w:rsid w:val="008227B3"/>
    <w:rsid w:val="008227B9"/>
    <w:rsid w:val="00822B28"/>
    <w:rsid w:val="00823855"/>
    <w:rsid w:val="00823880"/>
    <w:rsid w:val="008238D0"/>
    <w:rsid w:val="008238FF"/>
    <w:rsid w:val="00823A2E"/>
    <w:rsid w:val="00823C7C"/>
    <w:rsid w:val="00823CAC"/>
    <w:rsid w:val="00823CE8"/>
    <w:rsid w:val="00823D51"/>
    <w:rsid w:val="00823D5D"/>
    <w:rsid w:val="00823E8E"/>
    <w:rsid w:val="00823EEA"/>
    <w:rsid w:val="00824027"/>
    <w:rsid w:val="0082403D"/>
    <w:rsid w:val="0082453A"/>
    <w:rsid w:val="00824624"/>
    <w:rsid w:val="008248CB"/>
    <w:rsid w:val="00824BC9"/>
    <w:rsid w:val="00824E17"/>
    <w:rsid w:val="00824E9D"/>
    <w:rsid w:val="0082508C"/>
    <w:rsid w:val="008252E7"/>
    <w:rsid w:val="0082554B"/>
    <w:rsid w:val="00825A1D"/>
    <w:rsid w:val="00825AAE"/>
    <w:rsid w:val="00825AF0"/>
    <w:rsid w:val="00825C40"/>
    <w:rsid w:val="008261BC"/>
    <w:rsid w:val="00826602"/>
    <w:rsid w:val="00826898"/>
    <w:rsid w:val="008275D3"/>
    <w:rsid w:val="008277E1"/>
    <w:rsid w:val="0082780B"/>
    <w:rsid w:val="00827A4F"/>
    <w:rsid w:val="00827CFD"/>
    <w:rsid w:val="00827DF6"/>
    <w:rsid w:val="00830454"/>
    <w:rsid w:val="00830DEE"/>
    <w:rsid w:val="008310B9"/>
    <w:rsid w:val="0083133D"/>
    <w:rsid w:val="008314CF"/>
    <w:rsid w:val="008316FB"/>
    <w:rsid w:val="00831CA6"/>
    <w:rsid w:val="00831EAA"/>
    <w:rsid w:val="00832159"/>
    <w:rsid w:val="00832216"/>
    <w:rsid w:val="008325BE"/>
    <w:rsid w:val="00832705"/>
    <w:rsid w:val="00832861"/>
    <w:rsid w:val="00832AEE"/>
    <w:rsid w:val="00832BC0"/>
    <w:rsid w:val="00832C3D"/>
    <w:rsid w:val="00832C68"/>
    <w:rsid w:val="00832FBD"/>
    <w:rsid w:val="008333DD"/>
    <w:rsid w:val="00833417"/>
    <w:rsid w:val="0083348A"/>
    <w:rsid w:val="00833C06"/>
    <w:rsid w:val="00833CA5"/>
    <w:rsid w:val="00833D6B"/>
    <w:rsid w:val="00833FF5"/>
    <w:rsid w:val="00833FF6"/>
    <w:rsid w:val="00834383"/>
    <w:rsid w:val="0083441D"/>
    <w:rsid w:val="008346AC"/>
    <w:rsid w:val="008349D2"/>
    <w:rsid w:val="008350E2"/>
    <w:rsid w:val="00835224"/>
    <w:rsid w:val="008352A6"/>
    <w:rsid w:val="0083569B"/>
    <w:rsid w:val="008357AE"/>
    <w:rsid w:val="00835D41"/>
    <w:rsid w:val="00835DF7"/>
    <w:rsid w:val="00836166"/>
    <w:rsid w:val="00836492"/>
    <w:rsid w:val="00836563"/>
    <w:rsid w:val="008367A3"/>
    <w:rsid w:val="00836ADE"/>
    <w:rsid w:val="00836E45"/>
    <w:rsid w:val="00837257"/>
    <w:rsid w:val="008372F0"/>
    <w:rsid w:val="00837411"/>
    <w:rsid w:val="00837898"/>
    <w:rsid w:val="008402D5"/>
    <w:rsid w:val="00840366"/>
    <w:rsid w:val="008405B6"/>
    <w:rsid w:val="00840A8B"/>
    <w:rsid w:val="00840B0F"/>
    <w:rsid w:val="00840CBF"/>
    <w:rsid w:val="00840DF5"/>
    <w:rsid w:val="008414F7"/>
    <w:rsid w:val="00841774"/>
    <w:rsid w:val="0084190B"/>
    <w:rsid w:val="00841912"/>
    <w:rsid w:val="00841B8A"/>
    <w:rsid w:val="00841D3D"/>
    <w:rsid w:val="00842373"/>
    <w:rsid w:val="00842380"/>
    <w:rsid w:val="00842615"/>
    <w:rsid w:val="008426FE"/>
    <w:rsid w:val="00842AB3"/>
    <w:rsid w:val="00843323"/>
    <w:rsid w:val="008439E7"/>
    <w:rsid w:val="00843A74"/>
    <w:rsid w:val="00843AA5"/>
    <w:rsid w:val="00843ADF"/>
    <w:rsid w:val="00844240"/>
    <w:rsid w:val="008447A6"/>
    <w:rsid w:val="00844A9D"/>
    <w:rsid w:val="00844D7B"/>
    <w:rsid w:val="00844FA1"/>
    <w:rsid w:val="008451D1"/>
    <w:rsid w:val="00845D12"/>
    <w:rsid w:val="00845DB3"/>
    <w:rsid w:val="00846453"/>
    <w:rsid w:val="008464D0"/>
    <w:rsid w:val="00846A9E"/>
    <w:rsid w:val="0084702F"/>
    <w:rsid w:val="00847313"/>
    <w:rsid w:val="008474A9"/>
    <w:rsid w:val="008477DF"/>
    <w:rsid w:val="00847AAA"/>
    <w:rsid w:val="00847FE4"/>
    <w:rsid w:val="00850280"/>
    <w:rsid w:val="00850395"/>
    <w:rsid w:val="0085059B"/>
    <w:rsid w:val="008506BC"/>
    <w:rsid w:val="0085092D"/>
    <w:rsid w:val="00850D5C"/>
    <w:rsid w:val="0085106C"/>
    <w:rsid w:val="0085111D"/>
    <w:rsid w:val="00851285"/>
    <w:rsid w:val="00851A49"/>
    <w:rsid w:val="00851A7C"/>
    <w:rsid w:val="00851B96"/>
    <w:rsid w:val="00851C61"/>
    <w:rsid w:val="008520FF"/>
    <w:rsid w:val="00852308"/>
    <w:rsid w:val="00852827"/>
    <w:rsid w:val="00852FB1"/>
    <w:rsid w:val="0085309E"/>
    <w:rsid w:val="008530AB"/>
    <w:rsid w:val="008536B8"/>
    <w:rsid w:val="00853883"/>
    <w:rsid w:val="00853919"/>
    <w:rsid w:val="00853ACE"/>
    <w:rsid w:val="00853CA5"/>
    <w:rsid w:val="00853D3F"/>
    <w:rsid w:val="00853D9C"/>
    <w:rsid w:val="008540B1"/>
    <w:rsid w:val="008543EA"/>
    <w:rsid w:val="00854B1A"/>
    <w:rsid w:val="0085559F"/>
    <w:rsid w:val="00855846"/>
    <w:rsid w:val="00855873"/>
    <w:rsid w:val="00855893"/>
    <w:rsid w:val="00855BED"/>
    <w:rsid w:val="00855C03"/>
    <w:rsid w:val="00855DE3"/>
    <w:rsid w:val="00855F17"/>
    <w:rsid w:val="00856348"/>
    <w:rsid w:val="0085635D"/>
    <w:rsid w:val="0085636A"/>
    <w:rsid w:val="0085641B"/>
    <w:rsid w:val="008567F8"/>
    <w:rsid w:val="00856B0C"/>
    <w:rsid w:val="00856CD4"/>
    <w:rsid w:val="00856EB3"/>
    <w:rsid w:val="00856F36"/>
    <w:rsid w:val="0085743A"/>
    <w:rsid w:val="008576C4"/>
    <w:rsid w:val="008577A8"/>
    <w:rsid w:val="00857881"/>
    <w:rsid w:val="00857ABA"/>
    <w:rsid w:val="00857C62"/>
    <w:rsid w:val="00857F92"/>
    <w:rsid w:val="0086052B"/>
    <w:rsid w:val="008605F2"/>
    <w:rsid w:val="0086068E"/>
    <w:rsid w:val="00860BB3"/>
    <w:rsid w:val="00861422"/>
    <w:rsid w:val="0086195D"/>
    <w:rsid w:val="00861B75"/>
    <w:rsid w:val="00861DEB"/>
    <w:rsid w:val="00862266"/>
    <w:rsid w:val="00862295"/>
    <w:rsid w:val="008622FC"/>
    <w:rsid w:val="00862389"/>
    <w:rsid w:val="008625AA"/>
    <w:rsid w:val="008626B9"/>
    <w:rsid w:val="008627CD"/>
    <w:rsid w:val="00862887"/>
    <w:rsid w:val="00862919"/>
    <w:rsid w:val="00862BE3"/>
    <w:rsid w:val="00862CAB"/>
    <w:rsid w:val="00862CB3"/>
    <w:rsid w:val="00862FE9"/>
    <w:rsid w:val="00863163"/>
    <w:rsid w:val="008631E6"/>
    <w:rsid w:val="00863B1A"/>
    <w:rsid w:val="00863DE8"/>
    <w:rsid w:val="00863ECA"/>
    <w:rsid w:val="0086444D"/>
    <w:rsid w:val="00864582"/>
    <w:rsid w:val="0086469F"/>
    <w:rsid w:val="008647A8"/>
    <w:rsid w:val="008649E4"/>
    <w:rsid w:val="00864E6E"/>
    <w:rsid w:val="008650B1"/>
    <w:rsid w:val="00865687"/>
    <w:rsid w:val="00865A5A"/>
    <w:rsid w:val="00865D35"/>
    <w:rsid w:val="00865F97"/>
    <w:rsid w:val="008664E9"/>
    <w:rsid w:val="008669AE"/>
    <w:rsid w:val="00866C35"/>
    <w:rsid w:val="00866E6D"/>
    <w:rsid w:val="00867258"/>
    <w:rsid w:val="0086779E"/>
    <w:rsid w:val="00867ACF"/>
    <w:rsid w:val="00867E2C"/>
    <w:rsid w:val="008700DC"/>
    <w:rsid w:val="0087012E"/>
    <w:rsid w:val="00870260"/>
    <w:rsid w:val="008706CB"/>
    <w:rsid w:val="008709D2"/>
    <w:rsid w:val="00870AA9"/>
    <w:rsid w:val="00870BC9"/>
    <w:rsid w:val="008710B2"/>
    <w:rsid w:val="008713DA"/>
    <w:rsid w:val="0087157B"/>
    <w:rsid w:val="00871E85"/>
    <w:rsid w:val="00872025"/>
    <w:rsid w:val="00872191"/>
    <w:rsid w:val="00872277"/>
    <w:rsid w:val="0087242C"/>
    <w:rsid w:val="0087244E"/>
    <w:rsid w:val="00872606"/>
    <w:rsid w:val="00872B75"/>
    <w:rsid w:val="00872CDE"/>
    <w:rsid w:val="00873417"/>
    <w:rsid w:val="00873696"/>
    <w:rsid w:val="00873DFC"/>
    <w:rsid w:val="00873EF3"/>
    <w:rsid w:val="0087403B"/>
    <w:rsid w:val="008742EA"/>
    <w:rsid w:val="00874748"/>
    <w:rsid w:val="008749DE"/>
    <w:rsid w:val="008757FD"/>
    <w:rsid w:val="00875821"/>
    <w:rsid w:val="00875931"/>
    <w:rsid w:val="00875C60"/>
    <w:rsid w:val="00875CE0"/>
    <w:rsid w:val="00875D18"/>
    <w:rsid w:val="008760BB"/>
    <w:rsid w:val="00876145"/>
    <w:rsid w:val="00876722"/>
    <w:rsid w:val="00876A4D"/>
    <w:rsid w:val="00876AE8"/>
    <w:rsid w:val="00876D29"/>
    <w:rsid w:val="00876D44"/>
    <w:rsid w:val="008773BC"/>
    <w:rsid w:val="008774BC"/>
    <w:rsid w:val="00877572"/>
    <w:rsid w:val="008778B8"/>
    <w:rsid w:val="0088023B"/>
    <w:rsid w:val="00880560"/>
    <w:rsid w:val="0088074E"/>
    <w:rsid w:val="00880A6C"/>
    <w:rsid w:val="00880B5C"/>
    <w:rsid w:val="00880D56"/>
    <w:rsid w:val="008811F2"/>
    <w:rsid w:val="00881319"/>
    <w:rsid w:val="008813BA"/>
    <w:rsid w:val="00881409"/>
    <w:rsid w:val="00881583"/>
    <w:rsid w:val="008818A2"/>
    <w:rsid w:val="008820DB"/>
    <w:rsid w:val="00882130"/>
    <w:rsid w:val="0088218C"/>
    <w:rsid w:val="00882346"/>
    <w:rsid w:val="008823CF"/>
    <w:rsid w:val="008826B2"/>
    <w:rsid w:val="008826B8"/>
    <w:rsid w:val="0088279C"/>
    <w:rsid w:val="00882B48"/>
    <w:rsid w:val="00882C41"/>
    <w:rsid w:val="00882D5E"/>
    <w:rsid w:val="00882DE6"/>
    <w:rsid w:val="00883130"/>
    <w:rsid w:val="0088386D"/>
    <w:rsid w:val="00883CAF"/>
    <w:rsid w:val="00883E45"/>
    <w:rsid w:val="008840C7"/>
    <w:rsid w:val="00884608"/>
    <w:rsid w:val="00884D39"/>
    <w:rsid w:val="00884E5F"/>
    <w:rsid w:val="00884F3D"/>
    <w:rsid w:val="00884F43"/>
    <w:rsid w:val="00885128"/>
    <w:rsid w:val="0088554B"/>
    <w:rsid w:val="00885969"/>
    <w:rsid w:val="00885B9B"/>
    <w:rsid w:val="00885BD0"/>
    <w:rsid w:val="00885FCF"/>
    <w:rsid w:val="008866CD"/>
    <w:rsid w:val="008867C3"/>
    <w:rsid w:val="00886F1E"/>
    <w:rsid w:val="0088727B"/>
    <w:rsid w:val="008874C5"/>
    <w:rsid w:val="008875A9"/>
    <w:rsid w:val="00887CD2"/>
    <w:rsid w:val="00890125"/>
    <w:rsid w:val="0089046C"/>
    <w:rsid w:val="00890EE1"/>
    <w:rsid w:val="00891034"/>
    <w:rsid w:val="0089104D"/>
    <w:rsid w:val="0089109D"/>
    <w:rsid w:val="008913A6"/>
    <w:rsid w:val="008916E4"/>
    <w:rsid w:val="00891AEF"/>
    <w:rsid w:val="00891B19"/>
    <w:rsid w:val="00891C15"/>
    <w:rsid w:val="00891D9C"/>
    <w:rsid w:val="00891E53"/>
    <w:rsid w:val="00892448"/>
    <w:rsid w:val="0089286F"/>
    <w:rsid w:val="008928A5"/>
    <w:rsid w:val="00892B6A"/>
    <w:rsid w:val="00892B89"/>
    <w:rsid w:val="00893135"/>
    <w:rsid w:val="008932EB"/>
    <w:rsid w:val="0089337B"/>
    <w:rsid w:val="00893574"/>
    <w:rsid w:val="008935C9"/>
    <w:rsid w:val="0089375A"/>
    <w:rsid w:val="008937D6"/>
    <w:rsid w:val="00893932"/>
    <w:rsid w:val="00893E49"/>
    <w:rsid w:val="00894198"/>
    <w:rsid w:val="00894692"/>
    <w:rsid w:val="008946C9"/>
    <w:rsid w:val="008946DE"/>
    <w:rsid w:val="008947A2"/>
    <w:rsid w:val="00894D44"/>
    <w:rsid w:val="00894D8B"/>
    <w:rsid w:val="00895B4B"/>
    <w:rsid w:val="00895DEF"/>
    <w:rsid w:val="00895F85"/>
    <w:rsid w:val="0089627B"/>
    <w:rsid w:val="00896370"/>
    <w:rsid w:val="008964D5"/>
    <w:rsid w:val="0089658F"/>
    <w:rsid w:val="00896611"/>
    <w:rsid w:val="008966E6"/>
    <w:rsid w:val="008967AC"/>
    <w:rsid w:val="00896A08"/>
    <w:rsid w:val="00896F72"/>
    <w:rsid w:val="00896FE0"/>
    <w:rsid w:val="008976D9"/>
    <w:rsid w:val="0089773E"/>
    <w:rsid w:val="00897ADC"/>
    <w:rsid w:val="00897D3D"/>
    <w:rsid w:val="008A02D3"/>
    <w:rsid w:val="008A041F"/>
    <w:rsid w:val="008A09B3"/>
    <w:rsid w:val="008A09C4"/>
    <w:rsid w:val="008A0ABF"/>
    <w:rsid w:val="008A0AF8"/>
    <w:rsid w:val="008A0EC3"/>
    <w:rsid w:val="008A15E5"/>
    <w:rsid w:val="008A1E36"/>
    <w:rsid w:val="008A2123"/>
    <w:rsid w:val="008A2185"/>
    <w:rsid w:val="008A2325"/>
    <w:rsid w:val="008A23CA"/>
    <w:rsid w:val="008A2671"/>
    <w:rsid w:val="008A26B1"/>
    <w:rsid w:val="008A2D7F"/>
    <w:rsid w:val="008A31BF"/>
    <w:rsid w:val="008A31ED"/>
    <w:rsid w:val="008A320D"/>
    <w:rsid w:val="008A353A"/>
    <w:rsid w:val="008A3547"/>
    <w:rsid w:val="008A36BE"/>
    <w:rsid w:val="008A36E5"/>
    <w:rsid w:val="008A39BC"/>
    <w:rsid w:val="008A3C13"/>
    <w:rsid w:val="008A482D"/>
    <w:rsid w:val="008A496D"/>
    <w:rsid w:val="008A4BB6"/>
    <w:rsid w:val="008A4D4B"/>
    <w:rsid w:val="008A4EE4"/>
    <w:rsid w:val="008A5325"/>
    <w:rsid w:val="008A55CE"/>
    <w:rsid w:val="008A5A4D"/>
    <w:rsid w:val="008A5C12"/>
    <w:rsid w:val="008A5DDF"/>
    <w:rsid w:val="008A5F39"/>
    <w:rsid w:val="008A5F4E"/>
    <w:rsid w:val="008A634F"/>
    <w:rsid w:val="008A6518"/>
    <w:rsid w:val="008A67AD"/>
    <w:rsid w:val="008A6C19"/>
    <w:rsid w:val="008A6C90"/>
    <w:rsid w:val="008A7D00"/>
    <w:rsid w:val="008B0141"/>
    <w:rsid w:val="008B0174"/>
    <w:rsid w:val="008B02EA"/>
    <w:rsid w:val="008B0774"/>
    <w:rsid w:val="008B08F9"/>
    <w:rsid w:val="008B0A43"/>
    <w:rsid w:val="008B0C32"/>
    <w:rsid w:val="008B0C6D"/>
    <w:rsid w:val="008B0EB9"/>
    <w:rsid w:val="008B1232"/>
    <w:rsid w:val="008B1582"/>
    <w:rsid w:val="008B1623"/>
    <w:rsid w:val="008B2166"/>
    <w:rsid w:val="008B2229"/>
    <w:rsid w:val="008B22E1"/>
    <w:rsid w:val="008B2D6E"/>
    <w:rsid w:val="008B3073"/>
    <w:rsid w:val="008B31C9"/>
    <w:rsid w:val="008B32D5"/>
    <w:rsid w:val="008B3419"/>
    <w:rsid w:val="008B3663"/>
    <w:rsid w:val="008B3762"/>
    <w:rsid w:val="008B385F"/>
    <w:rsid w:val="008B3E88"/>
    <w:rsid w:val="008B4162"/>
    <w:rsid w:val="008B4650"/>
    <w:rsid w:val="008B4737"/>
    <w:rsid w:val="008B4B5C"/>
    <w:rsid w:val="008B4F70"/>
    <w:rsid w:val="008B4F89"/>
    <w:rsid w:val="008B52E0"/>
    <w:rsid w:val="008B5367"/>
    <w:rsid w:val="008B553D"/>
    <w:rsid w:val="008B557C"/>
    <w:rsid w:val="008B56D7"/>
    <w:rsid w:val="008B57D5"/>
    <w:rsid w:val="008B57EE"/>
    <w:rsid w:val="008B62BD"/>
    <w:rsid w:val="008B6750"/>
    <w:rsid w:val="008B6CC2"/>
    <w:rsid w:val="008B7035"/>
    <w:rsid w:val="008B70FA"/>
    <w:rsid w:val="008B72AC"/>
    <w:rsid w:val="008B7849"/>
    <w:rsid w:val="008B78A4"/>
    <w:rsid w:val="008B7D9E"/>
    <w:rsid w:val="008C00C6"/>
    <w:rsid w:val="008C04D2"/>
    <w:rsid w:val="008C0619"/>
    <w:rsid w:val="008C0695"/>
    <w:rsid w:val="008C0A1D"/>
    <w:rsid w:val="008C0A2F"/>
    <w:rsid w:val="008C0B9A"/>
    <w:rsid w:val="008C0CA7"/>
    <w:rsid w:val="008C0D0A"/>
    <w:rsid w:val="008C0FF5"/>
    <w:rsid w:val="008C1063"/>
    <w:rsid w:val="008C10C3"/>
    <w:rsid w:val="008C1715"/>
    <w:rsid w:val="008C1928"/>
    <w:rsid w:val="008C1A68"/>
    <w:rsid w:val="008C1C0C"/>
    <w:rsid w:val="008C1F96"/>
    <w:rsid w:val="008C2BD6"/>
    <w:rsid w:val="008C2DCA"/>
    <w:rsid w:val="008C3026"/>
    <w:rsid w:val="008C3057"/>
    <w:rsid w:val="008C31C7"/>
    <w:rsid w:val="008C3292"/>
    <w:rsid w:val="008C3568"/>
    <w:rsid w:val="008C3812"/>
    <w:rsid w:val="008C394B"/>
    <w:rsid w:val="008C3E12"/>
    <w:rsid w:val="008C4353"/>
    <w:rsid w:val="008C4672"/>
    <w:rsid w:val="008C47A3"/>
    <w:rsid w:val="008C47E3"/>
    <w:rsid w:val="008C4936"/>
    <w:rsid w:val="008C4DDE"/>
    <w:rsid w:val="008C5342"/>
    <w:rsid w:val="008C5D3F"/>
    <w:rsid w:val="008C5DD5"/>
    <w:rsid w:val="008C6211"/>
    <w:rsid w:val="008C65EC"/>
    <w:rsid w:val="008C664F"/>
    <w:rsid w:val="008C68E4"/>
    <w:rsid w:val="008C696E"/>
    <w:rsid w:val="008C6A11"/>
    <w:rsid w:val="008C6E91"/>
    <w:rsid w:val="008C6FEB"/>
    <w:rsid w:val="008C729C"/>
    <w:rsid w:val="008C75EF"/>
    <w:rsid w:val="008C768F"/>
    <w:rsid w:val="008C76D0"/>
    <w:rsid w:val="008C7817"/>
    <w:rsid w:val="008C78B4"/>
    <w:rsid w:val="008C7CFC"/>
    <w:rsid w:val="008C7D9F"/>
    <w:rsid w:val="008C7F3A"/>
    <w:rsid w:val="008C7F75"/>
    <w:rsid w:val="008D03CB"/>
    <w:rsid w:val="008D0D9F"/>
    <w:rsid w:val="008D0DBB"/>
    <w:rsid w:val="008D0E3A"/>
    <w:rsid w:val="008D130A"/>
    <w:rsid w:val="008D158D"/>
    <w:rsid w:val="008D1786"/>
    <w:rsid w:val="008D18C8"/>
    <w:rsid w:val="008D2452"/>
    <w:rsid w:val="008D2585"/>
    <w:rsid w:val="008D29ED"/>
    <w:rsid w:val="008D2A56"/>
    <w:rsid w:val="008D2BD8"/>
    <w:rsid w:val="008D2D02"/>
    <w:rsid w:val="008D3170"/>
    <w:rsid w:val="008D3377"/>
    <w:rsid w:val="008D34EA"/>
    <w:rsid w:val="008D3767"/>
    <w:rsid w:val="008D381C"/>
    <w:rsid w:val="008D3A18"/>
    <w:rsid w:val="008D3E57"/>
    <w:rsid w:val="008D4205"/>
    <w:rsid w:val="008D44E1"/>
    <w:rsid w:val="008D48E1"/>
    <w:rsid w:val="008D4C33"/>
    <w:rsid w:val="008D4CD8"/>
    <w:rsid w:val="008D4DA8"/>
    <w:rsid w:val="008D4ECA"/>
    <w:rsid w:val="008D5023"/>
    <w:rsid w:val="008D54B9"/>
    <w:rsid w:val="008D5B7D"/>
    <w:rsid w:val="008D5E00"/>
    <w:rsid w:val="008D633F"/>
    <w:rsid w:val="008D69B1"/>
    <w:rsid w:val="008D6BC2"/>
    <w:rsid w:val="008D6CD8"/>
    <w:rsid w:val="008D6E67"/>
    <w:rsid w:val="008D7312"/>
    <w:rsid w:val="008D73FF"/>
    <w:rsid w:val="008D7B17"/>
    <w:rsid w:val="008D7D0C"/>
    <w:rsid w:val="008D7EEF"/>
    <w:rsid w:val="008D7F8C"/>
    <w:rsid w:val="008D7FA5"/>
    <w:rsid w:val="008E0360"/>
    <w:rsid w:val="008E03AC"/>
    <w:rsid w:val="008E0748"/>
    <w:rsid w:val="008E0818"/>
    <w:rsid w:val="008E097C"/>
    <w:rsid w:val="008E0C7B"/>
    <w:rsid w:val="008E152F"/>
    <w:rsid w:val="008E15EF"/>
    <w:rsid w:val="008E1859"/>
    <w:rsid w:val="008E203F"/>
    <w:rsid w:val="008E275A"/>
    <w:rsid w:val="008E288D"/>
    <w:rsid w:val="008E292B"/>
    <w:rsid w:val="008E2A28"/>
    <w:rsid w:val="008E2C99"/>
    <w:rsid w:val="008E30A5"/>
    <w:rsid w:val="008E36B4"/>
    <w:rsid w:val="008E3744"/>
    <w:rsid w:val="008E3A50"/>
    <w:rsid w:val="008E3B4E"/>
    <w:rsid w:val="008E3C9B"/>
    <w:rsid w:val="008E3D98"/>
    <w:rsid w:val="008E4789"/>
    <w:rsid w:val="008E491F"/>
    <w:rsid w:val="008E4B52"/>
    <w:rsid w:val="008E4D5E"/>
    <w:rsid w:val="008E4F5D"/>
    <w:rsid w:val="008E5245"/>
    <w:rsid w:val="008E5394"/>
    <w:rsid w:val="008E548A"/>
    <w:rsid w:val="008E56DD"/>
    <w:rsid w:val="008E62C0"/>
    <w:rsid w:val="008E69C9"/>
    <w:rsid w:val="008E6A78"/>
    <w:rsid w:val="008E72DD"/>
    <w:rsid w:val="008E737A"/>
    <w:rsid w:val="008E7726"/>
    <w:rsid w:val="008E794E"/>
    <w:rsid w:val="008E79E2"/>
    <w:rsid w:val="008E7BE0"/>
    <w:rsid w:val="008F0103"/>
    <w:rsid w:val="008F0350"/>
    <w:rsid w:val="008F0432"/>
    <w:rsid w:val="008F0448"/>
    <w:rsid w:val="008F0764"/>
    <w:rsid w:val="008F0C71"/>
    <w:rsid w:val="008F1029"/>
    <w:rsid w:val="008F14B3"/>
    <w:rsid w:val="008F1E6B"/>
    <w:rsid w:val="008F1F1A"/>
    <w:rsid w:val="008F214B"/>
    <w:rsid w:val="008F230B"/>
    <w:rsid w:val="008F23F4"/>
    <w:rsid w:val="008F256A"/>
    <w:rsid w:val="008F26B9"/>
    <w:rsid w:val="008F2C2A"/>
    <w:rsid w:val="008F2F41"/>
    <w:rsid w:val="008F34E3"/>
    <w:rsid w:val="008F3624"/>
    <w:rsid w:val="008F36BC"/>
    <w:rsid w:val="008F36D9"/>
    <w:rsid w:val="008F3943"/>
    <w:rsid w:val="008F3977"/>
    <w:rsid w:val="008F3B41"/>
    <w:rsid w:val="008F3BB1"/>
    <w:rsid w:val="008F4082"/>
    <w:rsid w:val="008F4395"/>
    <w:rsid w:val="008F4537"/>
    <w:rsid w:val="008F45AE"/>
    <w:rsid w:val="008F48A8"/>
    <w:rsid w:val="008F5B1F"/>
    <w:rsid w:val="008F5F29"/>
    <w:rsid w:val="008F5F43"/>
    <w:rsid w:val="008F620E"/>
    <w:rsid w:val="008F6288"/>
    <w:rsid w:val="008F6746"/>
    <w:rsid w:val="008F67C0"/>
    <w:rsid w:val="008F6B38"/>
    <w:rsid w:val="008F6CDC"/>
    <w:rsid w:val="008F6DDE"/>
    <w:rsid w:val="008F722A"/>
    <w:rsid w:val="008F749E"/>
    <w:rsid w:val="008F7969"/>
    <w:rsid w:val="008F7F43"/>
    <w:rsid w:val="009002F6"/>
    <w:rsid w:val="009002F8"/>
    <w:rsid w:val="009006E9"/>
    <w:rsid w:val="009007B4"/>
    <w:rsid w:val="009008C1"/>
    <w:rsid w:val="00900A27"/>
    <w:rsid w:val="00900B12"/>
    <w:rsid w:val="00900E18"/>
    <w:rsid w:val="009012E8"/>
    <w:rsid w:val="00901673"/>
    <w:rsid w:val="009017AA"/>
    <w:rsid w:val="00901B96"/>
    <w:rsid w:val="00901CFA"/>
    <w:rsid w:val="00902259"/>
    <w:rsid w:val="00902414"/>
    <w:rsid w:val="009025E2"/>
    <w:rsid w:val="009028FF"/>
    <w:rsid w:val="00902A58"/>
    <w:rsid w:val="00902ECC"/>
    <w:rsid w:val="009031F9"/>
    <w:rsid w:val="00903535"/>
    <w:rsid w:val="00903772"/>
    <w:rsid w:val="00903A84"/>
    <w:rsid w:val="00903ACA"/>
    <w:rsid w:val="00903B53"/>
    <w:rsid w:val="00903F14"/>
    <w:rsid w:val="00903F42"/>
    <w:rsid w:val="009041FB"/>
    <w:rsid w:val="009042DF"/>
    <w:rsid w:val="00904300"/>
    <w:rsid w:val="00904316"/>
    <w:rsid w:val="009045DC"/>
    <w:rsid w:val="009049FE"/>
    <w:rsid w:val="00904DEB"/>
    <w:rsid w:val="00904FD3"/>
    <w:rsid w:val="009051FD"/>
    <w:rsid w:val="00905206"/>
    <w:rsid w:val="009054B3"/>
    <w:rsid w:val="00905666"/>
    <w:rsid w:val="00905790"/>
    <w:rsid w:val="009059A8"/>
    <w:rsid w:val="00905A31"/>
    <w:rsid w:val="00905A43"/>
    <w:rsid w:val="00905D3D"/>
    <w:rsid w:val="00905D7A"/>
    <w:rsid w:val="009060FC"/>
    <w:rsid w:val="009064C4"/>
    <w:rsid w:val="00906D7A"/>
    <w:rsid w:val="009075F0"/>
    <w:rsid w:val="0091025E"/>
    <w:rsid w:val="009102E8"/>
    <w:rsid w:val="009102F9"/>
    <w:rsid w:val="00910546"/>
    <w:rsid w:val="00910766"/>
    <w:rsid w:val="00910772"/>
    <w:rsid w:val="00910841"/>
    <w:rsid w:val="009109D3"/>
    <w:rsid w:val="00911561"/>
    <w:rsid w:val="00911E01"/>
    <w:rsid w:val="00912582"/>
    <w:rsid w:val="009125D6"/>
    <w:rsid w:val="0091290E"/>
    <w:rsid w:val="0091297E"/>
    <w:rsid w:val="009130AC"/>
    <w:rsid w:val="00913162"/>
    <w:rsid w:val="0091321A"/>
    <w:rsid w:val="00913347"/>
    <w:rsid w:val="00913D26"/>
    <w:rsid w:val="00913F79"/>
    <w:rsid w:val="00914001"/>
    <w:rsid w:val="009142D6"/>
    <w:rsid w:val="009144CA"/>
    <w:rsid w:val="00914730"/>
    <w:rsid w:val="0091499D"/>
    <w:rsid w:val="009149E0"/>
    <w:rsid w:val="00915186"/>
    <w:rsid w:val="009158C7"/>
    <w:rsid w:val="0091596E"/>
    <w:rsid w:val="00915EF2"/>
    <w:rsid w:val="00915FFD"/>
    <w:rsid w:val="009168A7"/>
    <w:rsid w:val="0091691C"/>
    <w:rsid w:val="00916C80"/>
    <w:rsid w:val="00917207"/>
    <w:rsid w:val="009176BA"/>
    <w:rsid w:val="0091780B"/>
    <w:rsid w:val="00917892"/>
    <w:rsid w:val="00920554"/>
    <w:rsid w:val="00920807"/>
    <w:rsid w:val="00920C5A"/>
    <w:rsid w:val="00920E8E"/>
    <w:rsid w:val="00920FD1"/>
    <w:rsid w:val="00921108"/>
    <w:rsid w:val="0092113E"/>
    <w:rsid w:val="0092116A"/>
    <w:rsid w:val="00921239"/>
    <w:rsid w:val="009214F7"/>
    <w:rsid w:val="009215F5"/>
    <w:rsid w:val="00921702"/>
    <w:rsid w:val="00921813"/>
    <w:rsid w:val="00921A91"/>
    <w:rsid w:val="00921CFE"/>
    <w:rsid w:val="00921EEC"/>
    <w:rsid w:val="00922A31"/>
    <w:rsid w:val="009234E1"/>
    <w:rsid w:val="00923630"/>
    <w:rsid w:val="0092363F"/>
    <w:rsid w:val="00923698"/>
    <w:rsid w:val="009236F0"/>
    <w:rsid w:val="00923A52"/>
    <w:rsid w:val="00923FD8"/>
    <w:rsid w:val="00923FE4"/>
    <w:rsid w:val="00924EDD"/>
    <w:rsid w:val="00925004"/>
    <w:rsid w:val="00925241"/>
    <w:rsid w:val="00925352"/>
    <w:rsid w:val="0092546A"/>
    <w:rsid w:val="009255C0"/>
    <w:rsid w:val="00925828"/>
    <w:rsid w:val="009259E5"/>
    <w:rsid w:val="00925C10"/>
    <w:rsid w:val="00925CA7"/>
    <w:rsid w:val="00925DF2"/>
    <w:rsid w:val="00925F0F"/>
    <w:rsid w:val="00926308"/>
    <w:rsid w:val="00926320"/>
    <w:rsid w:val="009264C3"/>
    <w:rsid w:val="0092658C"/>
    <w:rsid w:val="00926CF4"/>
    <w:rsid w:val="0092720A"/>
    <w:rsid w:val="00927361"/>
    <w:rsid w:val="00927780"/>
    <w:rsid w:val="00927908"/>
    <w:rsid w:val="009279D3"/>
    <w:rsid w:val="00930195"/>
    <w:rsid w:val="00930734"/>
    <w:rsid w:val="00930989"/>
    <w:rsid w:val="00930E8A"/>
    <w:rsid w:val="00930F3D"/>
    <w:rsid w:val="0093107F"/>
    <w:rsid w:val="009312E7"/>
    <w:rsid w:val="0093148C"/>
    <w:rsid w:val="009318B9"/>
    <w:rsid w:val="00931903"/>
    <w:rsid w:val="00931929"/>
    <w:rsid w:val="00931A1E"/>
    <w:rsid w:val="00931C3F"/>
    <w:rsid w:val="00931C9F"/>
    <w:rsid w:val="00931CD8"/>
    <w:rsid w:val="00931D32"/>
    <w:rsid w:val="009321F5"/>
    <w:rsid w:val="009322D9"/>
    <w:rsid w:val="0093243E"/>
    <w:rsid w:val="00932633"/>
    <w:rsid w:val="009327B9"/>
    <w:rsid w:val="00932C27"/>
    <w:rsid w:val="00932D3C"/>
    <w:rsid w:val="00932D52"/>
    <w:rsid w:val="00932ECB"/>
    <w:rsid w:val="009331F1"/>
    <w:rsid w:val="009336CE"/>
    <w:rsid w:val="00933833"/>
    <w:rsid w:val="00933CE6"/>
    <w:rsid w:val="00933DF0"/>
    <w:rsid w:val="009340A7"/>
    <w:rsid w:val="00934195"/>
    <w:rsid w:val="00934B93"/>
    <w:rsid w:val="00934E08"/>
    <w:rsid w:val="00934E42"/>
    <w:rsid w:val="009350C2"/>
    <w:rsid w:val="009357A2"/>
    <w:rsid w:val="0093596A"/>
    <w:rsid w:val="009359AA"/>
    <w:rsid w:val="00935AB0"/>
    <w:rsid w:val="00935C49"/>
    <w:rsid w:val="00935E68"/>
    <w:rsid w:val="00935F31"/>
    <w:rsid w:val="00935FF8"/>
    <w:rsid w:val="0093601C"/>
    <w:rsid w:val="0093603A"/>
    <w:rsid w:val="00936398"/>
    <w:rsid w:val="0093655F"/>
    <w:rsid w:val="00936802"/>
    <w:rsid w:val="009369DB"/>
    <w:rsid w:val="00936BAA"/>
    <w:rsid w:val="00936EDB"/>
    <w:rsid w:val="00937B50"/>
    <w:rsid w:val="00937D32"/>
    <w:rsid w:val="00937E62"/>
    <w:rsid w:val="009400BB"/>
    <w:rsid w:val="009400CE"/>
    <w:rsid w:val="00940230"/>
    <w:rsid w:val="009404A4"/>
    <w:rsid w:val="0094062F"/>
    <w:rsid w:val="00940699"/>
    <w:rsid w:val="0094079D"/>
    <w:rsid w:val="00940A04"/>
    <w:rsid w:val="00940DFA"/>
    <w:rsid w:val="00941091"/>
    <w:rsid w:val="0094115B"/>
    <w:rsid w:val="009417FD"/>
    <w:rsid w:val="0094188D"/>
    <w:rsid w:val="0094224D"/>
    <w:rsid w:val="00942701"/>
    <w:rsid w:val="0094279B"/>
    <w:rsid w:val="009427A3"/>
    <w:rsid w:val="009427D6"/>
    <w:rsid w:val="00942A6E"/>
    <w:rsid w:val="00942A93"/>
    <w:rsid w:val="00942B71"/>
    <w:rsid w:val="00942C41"/>
    <w:rsid w:val="00942D19"/>
    <w:rsid w:val="009433E8"/>
    <w:rsid w:val="0094364E"/>
    <w:rsid w:val="009436A1"/>
    <w:rsid w:val="00943D54"/>
    <w:rsid w:val="00944330"/>
    <w:rsid w:val="00944DDB"/>
    <w:rsid w:val="00944F43"/>
    <w:rsid w:val="00944F89"/>
    <w:rsid w:val="00944FA8"/>
    <w:rsid w:val="00945896"/>
    <w:rsid w:val="00945A18"/>
    <w:rsid w:val="009463FA"/>
    <w:rsid w:val="009465CF"/>
    <w:rsid w:val="009466D5"/>
    <w:rsid w:val="0094689D"/>
    <w:rsid w:val="00946C3F"/>
    <w:rsid w:val="00946F28"/>
    <w:rsid w:val="00947123"/>
    <w:rsid w:val="0094718A"/>
    <w:rsid w:val="009474F7"/>
    <w:rsid w:val="009478F4"/>
    <w:rsid w:val="0094791E"/>
    <w:rsid w:val="00947B34"/>
    <w:rsid w:val="00947E74"/>
    <w:rsid w:val="009503EA"/>
    <w:rsid w:val="0095054B"/>
    <w:rsid w:val="00950588"/>
    <w:rsid w:val="009509B3"/>
    <w:rsid w:val="00950B59"/>
    <w:rsid w:val="00950BD7"/>
    <w:rsid w:val="00950DB5"/>
    <w:rsid w:val="00950F2E"/>
    <w:rsid w:val="009510FB"/>
    <w:rsid w:val="009515B5"/>
    <w:rsid w:val="009515F0"/>
    <w:rsid w:val="00951745"/>
    <w:rsid w:val="009519A4"/>
    <w:rsid w:val="009519F5"/>
    <w:rsid w:val="00951B0D"/>
    <w:rsid w:val="00951B8C"/>
    <w:rsid w:val="00951C24"/>
    <w:rsid w:val="00951D26"/>
    <w:rsid w:val="009520E3"/>
    <w:rsid w:val="00952912"/>
    <w:rsid w:val="00952EF8"/>
    <w:rsid w:val="009530C7"/>
    <w:rsid w:val="00953193"/>
    <w:rsid w:val="00953291"/>
    <w:rsid w:val="00953450"/>
    <w:rsid w:val="00953C7E"/>
    <w:rsid w:val="00954055"/>
    <w:rsid w:val="009544B2"/>
    <w:rsid w:val="009544D8"/>
    <w:rsid w:val="009544DE"/>
    <w:rsid w:val="0095453E"/>
    <w:rsid w:val="00954603"/>
    <w:rsid w:val="00954679"/>
    <w:rsid w:val="009549C7"/>
    <w:rsid w:val="00954E64"/>
    <w:rsid w:val="00954E84"/>
    <w:rsid w:val="0095533E"/>
    <w:rsid w:val="00955352"/>
    <w:rsid w:val="009553EB"/>
    <w:rsid w:val="00955DA3"/>
    <w:rsid w:val="00955E07"/>
    <w:rsid w:val="00956434"/>
    <w:rsid w:val="00956559"/>
    <w:rsid w:val="00956F3D"/>
    <w:rsid w:val="00956F6E"/>
    <w:rsid w:val="00956FCE"/>
    <w:rsid w:val="00957191"/>
    <w:rsid w:val="009575B6"/>
    <w:rsid w:val="009576C6"/>
    <w:rsid w:val="0095798F"/>
    <w:rsid w:val="00957DC2"/>
    <w:rsid w:val="00957EA5"/>
    <w:rsid w:val="0096031C"/>
    <w:rsid w:val="009606C3"/>
    <w:rsid w:val="009608EF"/>
    <w:rsid w:val="00960BFC"/>
    <w:rsid w:val="00960DF7"/>
    <w:rsid w:val="00960DFC"/>
    <w:rsid w:val="00960F2F"/>
    <w:rsid w:val="00960FEA"/>
    <w:rsid w:val="0096108F"/>
    <w:rsid w:val="0096156B"/>
    <w:rsid w:val="009617CE"/>
    <w:rsid w:val="00961A54"/>
    <w:rsid w:val="00961C98"/>
    <w:rsid w:val="00961FE1"/>
    <w:rsid w:val="0096234A"/>
    <w:rsid w:val="009626EE"/>
    <w:rsid w:val="00962BA4"/>
    <w:rsid w:val="00962D22"/>
    <w:rsid w:val="00963447"/>
    <w:rsid w:val="009638B9"/>
    <w:rsid w:val="00963A7A"/>
    <w:rsid w:val="00964489"/>
    <w:rsid w:val="009646D9"/>
    <w:rsid w:val="00964A5D"/>
    <w:rsid w:val="00964CB0"/>
    <w:rsid w:val="00964D5C"/>
    <w:rsid w:val="00964E16"/>
    <w:rsid w:val="00964E76"/>
    <w:rsid w:val="009653BF"/>
    <w:rsid w:val="0096549A"/>
    <w:rsid w:val="00965743"/>
    <w:rsid w:val="0096590E"/>
    <w:rsid w:val="00965CAE"/>
    <w:rsid w:val="00965D07"/>
    <w:rsid w:val="00965E3A"/>
    <w:rsid w:val="00966118"/>
    <w:rsid w:val="0096625C"/>
    <w:rsid w:val="00966869"/>
    <w:rsid w:val="00966A68"/>
    <w:rsid w:val="00966DCF"/>
    <w:rsid w:val="0096717F"/>
    <w:rsid w:val="009672AF"/>
    <w:rsid w:val="00967A5A"/>
    <w:rsid w:val="00967EFD"/>
    <w:rsid w:val="00967FA6"/>
    <w:rsid w:val="00970111"/>
    <w:rsid w:val="009703FF"/>
    <w:rsid w:val="00970ACF"/>
    <w:rsid w:val="009710AD"/>
    <w:rsid w:val="00971C38"/>
    <w:rsid w:val="00971E60"/>
    <w:rsid w:val="00971F69"/>
    <w:rsid w:val="009723E7"/>
    <w:rsid w:val="00972D73"/>
    <w:rsid w:val="00972DE0"/>
    <w:rsid w:val="00972ECA"/>
    <w:rsid w:val="00972F16"/>
    <w:rsid w:val="0097352A"/>
    <w:rsid w:val="00973BD9"/>
    <w:rsid w:val="00973C67"/>
    <w:rsid w:val="00974228"/>
    <w:rsid w:val="00974307"/>
    <w:rsid w:val="0097456E"/>
    <w:rsid w:val="009745CE"/>
    <w:rsid w:val="009749BD"/>
    <w:rsid w:val="00974B3F"/>
    <w:rsid w:val="00974DEC"/>
    <w:rsid w:val="0097526B"/>
    <w:rsid w:val="009756ED"/>
    <w:rsid w:val="009757BA"/>
    <w:rsid w:val="00975997"/>
    <w:rsid w:val="00975BA0"/>
    <w:rsid w:val="00975C7C"/>
    <w:rsid w:val="00975CBE"/>
    <w:rsid w:val="009761C3"/>
    <w:rsid w:val="009762F8"/>
    <w:rsid w:val="0097668F"/>
    <w:rsid w:val="00976769"/>
    <w:rsid w:val="0097678A"/>
    <w:rsid w:val="009768E4"/>
    <w:rsid w:val="0097699D"/>
    <w:rsid w:val="00976E32"/>
    <w:rsid w:val="00976E56"/>
    <w:rsid w:val="00976FE3"/>
    <w:rsid w:val="00977246"/>
    <w:rsid w:val="00977654"/>
    <w:rsid w:val="009776B5"/>
    <w:rsid w:val="00977980"/>
    <w:rsid w:val="009779D1"/>
    <w:rsid w:val="00977C20"/>
    <w:rsid w:val="00977C66"/>
    <w:rsid w:val="00977E01"/>
    <w:rsid w:val="00980799"/>
    <w:rsid w:val="009811B3"/>
    <w:rsid w:val="009813E0"/>
    <w:rsid w:val="00981E15"/>
    <w:rsid w:val="00981EA7"/>
    <w:rsid w:val="00981FBB"/>
    <w:rsid w:val="00982088"/>
    <w:rsid w:val="00982212"/>
    <w:rsid w:val="009822D9"/>
    <w:rsid w:val="009824D8"/>
    <w:rsid w:val="0098251B"/>
    <w:rsid w:val="00982F0D"/>
    <w:rsid w:val="0098317D"/>
    <w:rsid w:val="009831EE"/>
    <w:rsid w:val="0098337E"/>
    <w:rsid w:val="009833D8"/>
    <w:rsid w:val="009837D1"/>
    <w:rsid w:val="009839E7"/>
    <w:rsid w:val="00983B52"/>
    <w:rsid w:val="00983E29"/>
    <w:rsid w:val="00983FBD"/>
    <w:rsid w:val="0098409B"/>
    <w:rsid w:val="009841C3"/>
    <w:rsid w:val="0098423C"/>
    <w:rsid w:val="0098429D"/>
    <w:rsid w:val="00984899"/>
    <w:rsid w:val="009849EA"/>
    <w:rsid w:val="00984B54"/>
    <w:rsid w:val="00984DF4"/>
    <w:rsid w:val="00984F8F"/>
    <w:rsid w:val="0098506C"/>
    <w:rsid w:val="009852E9"/>
    <w:rsid w:val="00985559"/>
    <w:rsid w:val="009859F4"/>
    <w:rsid w:val="00985B40"/>
    <w:rsid w:val="00985DE2"/>
    <w:rsid w:val="00985E6B"/>
    <w:rsid w:val="00985F46"/>
    <w:rsid w:val="0098650F"/>
    <w:rsid w:val="009870A7"/>
    <w:rsid w:val="009870D3"/>
    <w:rsid w:val="009870DE"/>
    <w:rsid w:val="009873A4"/>
    <w:rsid w:val="009873D8"/>
    <w:rsid w:val="00987832"/>
    <w:rsid w:val="00987835"/>
    <w:rsid w:val="009878CE"/>
    <w:rsid w:val="00987B19"/>
    <w:rsid w:val="009905AE"/>
    <w:rsid w:val="00990B2D"/>
    <w:rsid w:val="00990E1D"/>
    <w:rsid w:val="00990F05"/>
    <w:rsid w:val="0099141C"/>
    <w:rsid w:val="009914B5"/>
    <w:rsid w:val="0099191D"/>
    <w:rsid w:val="00991A71"/>
    <w:rsid w:val="00991C0E"/>
    <w:rsid w:val="00991D00"/>
    <w:rsid w:val="00991ECB"/>
    <w:rsid w:val="009924AA"/>
    <w:rsid w:val="0099252A"/>
    <w:rsid w:val="00992A5F"/>
    <w:rsid w:val="00992A94"/>
    <w:rsid w:val="0099388A"/>
    <w:rsid w:val="00993C21"/>
    <w:rsid w:val="00993D40"/>
    <w:rsid w:val="009942CD"/>
    <w:rsid w:val="00994328"/>
    <w:rsid w:val="00994861"/>
    <w:rsid w:val="0099498E"/>
    <w:rsid w:val="009949CC"/>
    <w:rsid w:val="00994A28"/>
    <w:rsid w:val="00994EFB"/>
    <w:rsid w:val="009950CF"/>
    <w:rsid w:val="00995525"/>
    <w:rsid w:val="00995A83"/>
    <w:rsid w:val="00995B26"/>
    <w:rsid w:val="00995B88"/>
    <w:rsid w:val="00995DB1"/>
    <w:rsid w:val="009961E7"/>
    <w:rsid w:val="009966C2"/>
    <w:rsid w:val="009966CE"/>
    <w:rsid w:val="0099698F"/>
    <w:rsid w:val="009969D3"/>
    <w:rsid w:val="00996AC9"/>
    <w:rsid w:val="00996C37"/>
    <w:rsid w:val="00996F2B"/>
    <w:rsid w:val="009974A0"/>
    <w:rsid w:val="009974F0"/>
    <w:rsid w:val="00997878"/>
    <w:rsid w:val="00997A34"/>
    <w:rsid w:val="00997A70"/>
    <w:rsid w:val="00997B71"/>
    <w:rsid w:val="00997C57"/>
    <w:rsid w:val="00997D2C"/>
    <w:rsid w:val="009A002D"/>
    <w:rsid w:val="009A0099"/>
    <w:rsid w:val="009A0138"/>
    <w:rsid w:val="009A0307"/>
    <w:rsid w:val="009A0346"/>
    <w:rsid w:val="009A0915"/>
    <w:rsid w:val="009A1233"/>
    <w:rsid w:val="009A1752"/>
    <w:rsid w:val="009A17A0"/>
    <w:rsid w:val="009A1843"/>
    <w:rsid w:val="009A1CD9"/>
    <w:rsid w:val="009A1DDF"/>
    <w:rsid w:val="009A25A3"/>
    <w:rsid w:val="009A2961"/>
    <w:rsid w:val="009A3165"/>
    <w:rsid w:val="009A35A7"/>
    <w:rsid w:val="009A37FD"/>
    <w:rsid w:val="009A3D9F"/>
    <w:rsid w:val="009A3E69"/>
    <w:rsid w:val="009A414C"/>
    <w:rsid w:val="009A44A6"/>
    <w:rsid w:val="009A4B28"/>
    <w:rsid w:val="009A5106"/>
    <w:rsid w:val="009A5392"/>
    <w:rsid w:val="009A56B2"/>
    <w:rsid w:val="009A56FF"/>
    <w:rsid w:val="009A57D5"/>
    <w:rsid w:val="009A5865"/>
    <w:rsid w:val="009A5B90"/>
    <w:rsid w:val="009A5D27"/>
    <w:rsid w:val="009A5F1B"/>
    <w:rsid w:val="009A638E"/>
    <w:rsid w:val="009A65F0"/>
    <w:rsid w:val="009A68CC"/>
    <w:rsid w:val="009A6B62"/>
    <w:rsid w:val="009A6E0D"/>
    <w:rsid w:val="009A7DF5"/>
    <w:rsid w:val="009B01AB"/>
    <w:rsid w:val="009B03D4"/>
    <w:rsid w:val="009B0566"/>
    <w:rsid w:val="009B07E5"/>
    <w:rsid w:val="009B0BB9"/>
    <w:rsid w:val="009B0F82"/>
    <w:rsid w:val="009B1214"/>
    <w:rsid w:val="009B127B"/>
    <w:rsid w:val="009B1552"/>
    <w:rsid w:val="009B1696"/>
    <w:rsid w:val="009B18AC"/>
    <w:rsid w:val="009B191E"/>
    <w:rsid w:val="009B1940"/>
    <w:rsid w:val="009B1A77"/>
    <w:rsid w:val="009B1FF3"/>
    <w:rsid w:val="009B20E3"/>
    <w:rsid w:val="009B20F4"/>
    <w:rsid w:val="009B25F2"/>
    <w:rsid w:val="009B2804"/>
    <w:rsid w:val="009B2B3B"/>
    <w:rsid w:val="009B2CCA"/>
    <w:rsid w:val="009B33FD"/>
    <w:rsid w:val="009B3406"/>
    <w:rsid w:val="009B378A"/>
    <w:rsid w:val="009B39E5"/>
    <w:rsid w:val="009B4056"/>
    <w:rsid w:val="009B40A3"/>
    <w:rsid w:val="009B426A"/>
    <w:rsid w:val="009B45D3"/>
    <w:rsid w:val="009B48D9"/>
    <w:rsid w:val="009B4BC8"/>
    <w:rsid w:val="009B52ED"/>
    <w:rsid w:val="009B5921"/>
    <w:rsid w:val="009B5A04"/>
    <w:rsid w:val="009B5BB3"/>
    <w:rsid w:val="009B5FAA"/>
    <w:rsid w:val="009B639E"/>
    <w:rsid w:val="009B66BD"/>
    <w:rsid w:val="009B6853"/>
    <w:rsid w:val="009B6996"/>
    <w:rsid w:val="009B6D3F"/>
    <w:rsid w:val="009B7193"/>
    <w:rsid w:val="009B7327"/>
    <w:rsid w:val="009B7414"/>
    <w:rsid w:val="009B74D7"/>
    <w:rsid w:val="009B79BB"/>
    <w:rsid w:val="009C01DC"/>
    <w:rsid w:val="009C0226"/>
    <w:rsid w:val="009C0B24"/>
    <w:rsid w:val="009C0EDD"/>
    <w:rsid w:val="009C107B"/>
    <w:rsid w:val="009C1666"/>
    <w:rsid w:val="009C19E1"/>
    <w:rsid w:val="009C1ACC"/>
    <w:rsid w:val="009C1CB9"/>
    <w:rsid w:val="009C256A"/>
    <w:rsid w:val="009C2735"/>
    <w:rsid w:val="009C2915"/>
    <w:rsid w:val="009C2D10"/>
    <w:rsid w:val="009C2F95"/>
    <w:rsid w:val="009C33FC"/>
    <w:rsid w:val="009C3420"/>
    <w:rsid w:val="009C348B"/>
    <w:rsid w:val="009C3674"/>
    <w:rsid w:val="009C37C5"/>
    <w:rsid w:val="009C37F5"/>
    <w:rsid w:val="009C39AB"/>
    <w:rsid w:val="009C4199"/>
    <w:rsid w:val="009C41D1"/>
    <w:rsid w:val="009C477E"/>
    <w:rsid w:val="009C4AA9"/>
    <w:rsid w:val="009C4EB9"/>
    <w:rsid w:val="009C5003"/>
    <w:rsid w:val="009C5047"/>
    <w:rsid w:val="009C506F"/>
    <w:rsid w:val="009C55A3"/>
    <w:rsid w:val="009C58F0"/>
    <w:rsid w:val="009C5B7E"/>
    <w:rsid w:val="009C5D96"/>
    <w:rsid w:val="009C5E4A"/>
    <w:rsid w:val="009C621A"/>
    <w:rsid w:val="009C62E0"/>
    <w:rsid w:val="009C6428"/>
    <w:rsid w:val="009C67F0"/>
    <w:rsid w:val="009C6AEC"/>
    <w:rsid w:val="009C6E2E"/>
    <w:rsid w:val="009C6F47"/>
    <w:rsid w:val="009C7458"/>
    <w:rsid w:val="009C7664"/>
    <w:rsid w:val="009C7684"/>
    <w:rsid w:val="009C76BA"/>
    <w:rsid w:val="009C7C16"/>
    <w:rsid w:val="009C7C1E"/>
    <w:rsid w:val="009C7D7D"/>
    <w:rsid w:val="009C7F13"/>
    <w:rsid w:val="009D02BE"/>
    <w:rsid w:val="009D0845"/>
    <w:rsid w:val="009D10C3"/>
    <w:rsid w:val="009D1763"/>
    <w:rsid w:val="009D1824"/>
    <w:rsid w:val="009D1C65"/>
    <w:rsid w:val="009D1C6A"/>
    <w:rsid w:val="009D1CFC"/>
    <w:rsid w:val="009D1D73"/>
    <w:rsid w:val="009D230B"/>
    <w:rsid w:val="009D2332"/>
    <w:rsid w:val="009D24E5"/>
    <w:rsid w:val="009D2537"/>
    <w:rsid w:val="009D27B2"/>
    <w:rsid w:val="009D28D7"/>
    <w:rsid w:val="009D2974"/>
    <w:rsid w:val="009D308B"/>
    <w:rsid w:val="009D31D5"/>
    <w:rsid w:val="009D32CC"/>
    <w:rsid w:val="009D3323"/>
    <w:rsid w:val="009D341E"/>
    <w:rsid w:val="009D3817"/>
    <w:rsid w:val="009D38A2"/>
    <w:rsid w:val="009D3AF0"/>
    <w:rsid w:val="009D3ED8"/>
    <w:rsid w:val="009D4877"/>
    <w:rsid w:val="009D4A69"/>
    <w:rsid w:val="009D4B34"/>
    <w:rsid w:val="009D502E"/>
    <w:rsid w:val="009D5186"/>
    <w:rsid w:val="009D5544"/>
    <w:rsid w:val="009D616F"/>
    <w:rsid w:val="009D622F"/>
    <w:rsid w:val="009D6679"/>
    <w:rsid w:val="009D6C88"/>
    <w:rsid w:val="009D6E36"/>
    <w:rsid w:val="009D7330"/>
    <w:rsid w:val="009D7400"/>
    <w:rsid w:val="009D748E"/>
    <w:rsid w:val="009D779C"/>
    <w:rsid w:val="009D77DE"/>
    <w:rsid w:val="009D785F"/>
    <w:rsid w:val="009D797F"/>
    <w:rsid w:val="009D7C84"/>
    <w:rsid w:val="009D7D5B"/>
    <w:rsid w:val="009D7D5F"/>
    <w:rsid w:val="009D7E74"/>
    <w:rsid w:val="009E00BA"/>
    <w:rsid w:val="009E0236"/>
    <w:rsid w:val="009E02CB"/>
    <w:rsid w:val="009E0454"/>
    <w:rsid w:val="009E04EC"/>
    <w:rsid w:val="009E05B4"/>
    <w:rsid w:val="009E074C"/>
    <w:rsid w:val="009E07EC"/>
    <w:rsid w:val="009E097B"/>
    <w:rsid w:val="009E0D5D"/>
    <w:rsid w:val="009E0DC0"/>
    <w:rsid w:val="009E100A"/>
    <w:rsid w:val="009E1AA3"/>
    <w:rsid w:val="009E1C06"/>
    <w:rsid w:val="009E2098"/>
    <w:rsid w:val="009E20CE"/>
    <w:rsid w:val="009E22AB"/>
    <w:rsid w:val="009E2721"/>
    <w:rsid w:val="009E275F"/>
    <w:rsid w:val="009E2792"/>
    <w:rsid w:val="009E2A08"/>
    <w:rsid w:val="009E2ACC"/>
    <w:rsid w:val="009E35F1"/>
    <w:rsid w:val="009E37D9"/>
    <w:rsid w:val="009E3828"/>
    <w:rsid w:val="009E3898"/>
    <w:rsid w:val="009E39F6"/>
    <w:rsid w:val="009E3A75"/>
    <w:rsid w:val="009E3DA3"/>
    <w:rsid w:val="009E415C"/>
    <w:rsid w:val="009E43CE"/>
    <w:rsid w:val="009E4797"/>
    <w:rsid w:val="009E495A"/>
    <w:rsid w:val="009E4AC3"/>
    <w:rsid w:val="009E4E30"/>
    <w:rsid w:val="009E50D9"/>
    <w:rsid w:val="009E5485"/>
    <w:rsid w:val="009E576E"/>
    <w:rsid w:val="009E591D"/>
    <w:rsid w:val="009E5FF9"/>
    <w:rsid w:val="009E6356"/>
    <w:rsid w:val="009E63D0"/>
    <w:rsid w:val="009E664C"/>
    <w:rsid w:val="009E66BD"/>
    <w:rsid w:val="009E6ABA"/>
    <w:rsid w:val="009E6B11"/>
    <w:rsid w:val="009E6B73"/>
    <w:rsid w:val="009E70CD"/>
    <w:rsid w:val="009E7140"/>
    <w:rsid w:val="009E727D"/>
    <w:rsid w:val="009E7988"/>
    <w:rsid w:val="009E7ABE"/>
    <w:rsid w:val="009F0442"/>
    <w:rsid w:val="009F0ADB"/>
    <w:rsid w:val="009F0E9D"/>
    <w:rsid w:val="009F1487"/>
    <w:rsid w:val="009F14E3"/>
    <w:rsid w:val="009F152D"/>
    <w:rsid w:val="009F15E9"/>
    <w:rsid w:val="009F1613"/>
    <w:rsid w:val="009F178A"/>
    <w:rsid w:val="009F18A2"/>
    <w:rsid w:val="009F1E4D"/>
    <w:rsid w:val="009F24B5"/>
    <w:rsid w:val="009F25F5"/>
    <w:rsid w:val="009F2948"/>
    <w:rsid w:val="009F2BCE"/>
    <w:rsid w:val="009F2D26"/>
    <w:rsid w:val="009F2D98"/>
    <w:rsid w:val="009F2DF0"/>
    <w:rsid w:val="009F302E"/>
    <w:rsid w:val="009F3195"/>
    <w:rsid w:val="009F32CB"/>
    <w:rsid w:val="009F332C"/>
    <w:rsid w:val="009F3417"/>
    <w:rsid w:val="009F34BE"/>
    <w:rsid w:val="009F3A48"/>
    <w:rsid w:val="009F476B"/>
    <w:rsid w:val="009F48FD"/>
    <w:rsid w:val="009F4E3E"/>
    <w:rsid w:val="009F4FEB"/>
    <w:rsid w:val="009F510B"/>
    <w:rsid w:val="009F511E"/>
    <w:rsid w:val="009F5A8D"/>
    <w:rsid w:val="009F5C4F"/>
    <w:rsid w:val="009F6191"/>
    <w:rsid w:val="009F6209"/>
    <w:rsid w:val="009F67F6"/>
    <w:rsid w:val="009F6A04"/>
    <w:rsid w:val="009F6D01"/>
    <w:rsid w:val="009F6ED8"/>
    <w:rsid w:val="009F7036"/>
    <w:rsid w:val="009F7444"/>
    <w:rsid w:val="009F76F4"/>
    <w:rsid w:val="009F7A67"/>
    <w:rsid w:val="009F7DC8"/>
    <w:rsid w:val="009F7F52"/>
    <w:rsid w:val="00A000A2"/>
    <w:rsid w:val="00A001A2"/>
    <w:rsid w:val="00A009D8"/>
    <w:rsid w:val="00A0149E"/>
    <w:rsid w:val="00A018AB"/>
    <w:rsid w:val="00A01DFD"/>
    <w:rsid w:val="00A01ECA"/>
    <w:rsid w:val="00A01F94"/>
    <w:rsid w:val="00A020F7"/>
    <w:rsid w:val="00A024BA"/>
    <w:rsid w:val="00A02D3B"/>
    <w:rsid w:val="00A02E70"/>
    <w:rsid w:val="00A03B1A"/>
    <w:rsid w:val="00A041DE"/>
    <w:rsid w:val="00A0420F"/>
    <w:rsid w:val="00A04800"/>
    <w:rsid w:val="00A04ACC"/>
    <w:rsid w:val="00A04DBC"/>
    <w:rsid w:val="00A04E8E"/>
    <w:rsid w:val="00A04E91"/>
    <w:rsid w:val="00A04FAA"/>
    <w:rsid w:val="00A05269"/>
    <w:rsid w:val="00A05541"/>
    <w:rsid w:val="00A057C8"/>
    <w:rsid w:val="00A057CB"/>
    <w:rsid w:val="00A05AF7"/>
    <w:rsid w:val="00A05F7B"/>
    <w:rsid w:val="00A061CE"/>
    <w:rsid w:val="00A06859"/>
    <w:rsid w:val="00A06AC1"/>
    <w:rsid w:val="00A06B64"/>
    <w:rsid w:val="00A06BA1"/>
    <w:rsid w:val="00A06E35"/>
    <w:rsid w:val="00A07091"/>
    <w:rsid w:val="00A07217"/>
    <w:rsid w:val="00A072F5"/>
    <w:rsid w:val="00A10220"/>
    <w:rsid w:val="00A1025E"/>
    <w:rsid w:val="00A10368"/>
    <w:rsid w:val="00A1072B"/>
    <w:rsid w:val="00A10778"/>
    <w:rsid w:val="00A109BE"/>
    <w:rsid w:val="00A10DA1"/>
    <w:rsid w:val="00A1151A"/>
    <w:rsid w:val="00A1161C"/>
    <w:rsid w:val="00A11882"/>
    <w:rsid w:val="00A118D6"/>
    <w:rsid w:val="00A11B00"/>
    <w:rsid w:val="00A11C9B"/>
    <w:rsid w:val="00A1215E"/>
    <w:rsid w:val="00A122F0"/>
    <w:rsid w:val="00A12CE7"/>
    <w:rsid w:val="00A13121"/>
    <w:rsid w:val="00A13345"/>
    <w:rsid w:val="00A13806"/>
    <w:rsid w:val="00A1386B"/>
    <w:rsid w:val="00A13B2A"/>
    <w:rsid w:val="00A13B7B"/>
    <w:rsid w:val="00A13BBA"/>
    <w:rsid w:val="00A13FF2"/>
    <w:rsid w:val="00A1409A"/>
    <w:rsid w:val="00A144DC"/>
    <w:rsid w:val="00A14646"/>
    <w:rsid w:val="00A1479B"/>
    <w:rsid w:val="00A149F3"/>
    <w:rsid w:val="00A14C76"/>
    <w:rsid w:val="00A14DE5"/>
    <w:rsid w:val="00A14ED0"/>
    <w:rsid w:val="00A150E4"/>
    <w:rsid w:val="00A1561E"/>
    <w:rsid w:val="00A156D1"/>
    <w:rsid w:val="00A15824"/>
    <w:rsid w:val="00A158E2"/>
    <w:rsid w:val="00A15AF6"/>
    <w:rsid w:val="00A15B86"/>
    <w:rsid w:val="00A15C24"/>
    <w:rsid w:val="00A15E8B"/>
    <w:rsid w:val="00A15F56"/>
    <w:rsid w:val="00A161BD"/>
    <w:rsid w:val="00A16C3D"/>
    <w:rsid w:val="00A16CFB"/>
    <w:rsid w:val="00A16E08"/>
    <w:rsid w:val="00A172E2"/>
    <w:rsid w:val="00A203DF"/>
    <w:rsid w:val="00A207FC"/>
    <w:rsid w:val="00A20A15"/>
    <w:rsid w:val="00A20F35"/>
    <w:rsid w:val="00A20FBB"/>
    <w:rsid w:val="00A21123"/>
    <w:rsid w:val="00A21447"/>
    <w:rsid w:val="00A214F8"/>
    <w:rsid w:val="00A215CA"/>
    <w:rsid w:val="00A22437"/>
    <w:rsid w:val="00A22A43"/>
    <w:rsid w:val="00A22B21"/>
    <w:rsid w:val="00A22B94"/>
    <w:rsid w:val="00A22C99"/>
    <w:rsid w:val="00A22CB1"/>
    <w:rsid w:val="00A22CFC"/>
    <w:rsid w:val="00A22D93"/>
    <w:rsid w:val="00A23260"/>
    <w:rsid w:val="00A23528"/>
    <w:rsid w:val="00A239A4"/>
    <w:rsid w:val="00A23AF0"/>
    <w:rsid w:val="00A23CB0"/>
    <w:rsid w:val="00A2410C"/>
    <w:rsid w:val="00A24ABC"/>
    <w:rsid w:val="00A24E0E"/>
    <w:rsid w:val="00A25014"/>
    <w:rsid w:val="00A25056"/>
    <w:rsid w:val="00A250D5"/>
    <w:rsid w:val="00A25145"/>
    <w:rsid w:val="00A25329"/>
    <w:rsid w:val="00A25451"/>
    <w:rsid w:val="00A25687"/>
    <w:rsid w:val="00A257FD"/>
    <w:rsid w:val="00A2593E"/>
    <w:rsid w:val="00A25EEB"/>
    <w:rsid w:val="00A26123"/>
    <w:rsid w:val="00A262D7"/>
    <w:rsid w:val="00A26735"/>
    <w:rsid w:val="00A269EF"/>
    <w:rsid w:val="00A26A12"/>
    <w:rsid w:val="00A26ADC"/>
    <w:rsid w:val="00A26B9F"/>
    <w:rsid w:val="00A26E4D"/>
    <w:rsid w:val="00A26EB2"/>
    <w:rsid w:val="00A270C2"/>
    <w:rsid w:val="00A27423"/>
    <w:rsid w:val="00A2748C"/>
    <w:rsid w:val="00A2778B"/>
    <w:rsid w:val="00A27F3A"/>
    <w:rsid w:val="00A3015F"/>
    <w:rsid w:val="00A30513"/>
    <w:rsid w:val="00A3072A"/>
    <w:rsid w:val="00A31427"/>
    <w:rsid w:val="00A31783"/>
    <w:rsid w:val="00A317F8"/>
    <w:rsid w:val="00A31809"/>
    <w:rsid w:val="00A318D4"/>
    <w:rsid w:val="00A318EA"/>
    <w:rsid w:val="00A31939"/>
    <w:rsid w:val="00A31B39"/>
    <w:rsid w:val="00A31D74"/>
    <w:rsid w:val="00A31DD7"/>
    <w:rsid w:val="00A31E56"/>
    <w:rsid w:val="00A31F37"/>
    <w:rsid w:val="00A31FBD"/>
    <w:rsid w:val="00A320B0"/>
    <w:rsid w:val="00A3225A"/>
    <w:rsid w:val="00A3309B"/>
    <w:rsid w:val="00A33151"/>
    <w:rsid w:val="00A33168"/>
    <w:rsid w:val="00A33373"/>
    <w:rsid w:val="00A336AC"/>
    <w:rsid w:val="00A33702"/>
    <w:rsid w:val="00A33ADB"/>
    <w:rsid w:val="00A34150"/>
    <w:rsid w:val="00A341F3"/>
    <w:rsid w:val="00A3420C"/>
    <w:rsid w:val="00A34651"/>
    <w:rsid w:val="00A348D7"/>
    <w:rsid w:val="00A34D17"/>
    <w:rsid w:val="00A34E13"/>
    <w:rsid w:val="00A34EC4"/>
    <w:rsid w:val="00A3503D"/>
    <w:rsid w:val="00A352C4"/>
    <w:rsid w:val="00A35314"/>
    <w:rsid w:val="00A3539B"/>
    <w:rsid w:val="00A35898"/>
    <w:rsid w:val="00A35FEC"/>
    <w:rsid w:val="00A3610C"/>
    <w:rsid w:val="00A3631D"/>
    <w:rsid w:val="00A36942"/>
    <w:rsid w:val="00A36B3A"/>
    <w:rsid w:val="00A36C5F"/>
    <w:rsid w:val="00A36D3F"/>
    <w:rsid w:val="00A372C7"/>
    <w:rsid w:val="00A374E8"/>
    <w:rsid w:val="00A374FB"/>
    <w:rsid w:val="00A37AD0"/>
    <w:rsid w:val="00A37F91"/>
    <w:rsid w:val="00A37FE5"/>
    <w:rsid w:val="00A401E7"/>
    <w:rsid w:val="00A4039A"/>
    <w:rsid w:val="00A40557"/>
    <w:rsid w:val="00A40C55"/>
    <w:rsid w:val="00A40C6B"/>
    <w:rsid w:val="00A40DFD"/>
    <w:rsid w:val="00A41536"/>
    <w:rsid w:val="00A415A6"/>
    <w:rsid w:val="00A41880"/>
    <w:rsid w:val="00A41945"/>
    <w:rsid w:val="00A41E7C"/>
    <w:rsid w:val="00A41FFE"/>
    <w:rsid w:val="00A4242C"/>
    <w:rsid w:val="00A42441"/>
    <w:rsid w:val="00A42643"/>
    <w:rsid w:val="00A4315A"/>
    <w:rsid w:val="00A4365E"/>
    <w:rsid w:val="00A4367D"/>
    <w:rsid w:val="00A43E93"/>
    <w:rsid w:val="00A43F1E"/>
    <w:rsid w:val="00A44264"/>
    <w:rsid w:val="00A44B72"/>
    <w:rsid w:val="00A44CE4"/>
    <w:rsid w:val="00A44CEF"/>
    <w:rsid w:val="00A44FD2"/>
    <w:rsid w:val="00A45832"/>
    <w:rsid w:val="00A45B50"/>
    <w:rsid w:val="00A45BDD"/>
    <w:rsid w:val="00A4660E"/>
    <w:rsid w:val="00A4665D"/>
    <w:rsid w:val="00A471DD"/>
    <w:rsid w:val="00A476B3"/>
    <w:rsid w:val="00A47C09"/>
    <w:rsid w:val="00A47E28"/>
    <w:rsid w:val="00A47E9F"/>
    <w:rsid w:val="00A50CCA"/>
    <w:rsid w:val="00A50DFD"/>
    <w:rsid w:val="00A50F58"/>
    <w:rsid w:val="00A50F86"/>
    <w:rsid w:val="00A5112A"/>
    <w:rsid w:val="00A51A10"/>
    <w:rsid w:val="00A51E63"/>
    <w:rsid w:val="00A5204C"/>
    <w:rsid w:val="00A5226A"/>
    <w:rsid w:val="00A523AB"/>
    <w:rsid w:val="00A5260C"/>
    <w:rsid w:val="00A5267A"/>
    <w:rsid w:val="00A528CE"/>
    <w:rsid w:val="00A5293D"/>
    <w:rsid w:val="00A52975"/>
    <w:rsid w:val="00A52B0E"/>
    <w:rsid w:val="00A52CE3"/>
    <w:rsid w:val="00A52F71"/>
    <w:rsid w:val="00A53847"/>
    <w:rsid w:val="00A5390C"/>
    <w:rsid w:val="00A53F37"/>
    <w:rsid w:val="00A54259"/>
    <w:rsid w:val="00A542C0"/>
    <w:rsid w:val="00A543AD"/>
    <w:rsid w:val="00A543B4"/>
    <w:rsid w:val="00A54536"/>
    <w:rsid w:val="00A5486B"/>
    <w:rsid w:val="00A54DEA"/>
    <w:rsid w:val="00A54FD1"/>
    <w:rsid w:val="00A5536F"/>
    <w:rsid w:val="00A553F4"/>
    <w:rsid w:val="00A55576"/>
    <w:rsid w:val="00A55621"/>
    <w:rsid w:val="00A556E7"/>
    <w:rsid w:val="00A55729"/>
    <w:rsid w:val="00A5629D"/>
    <w:rsid w:val="00A562C9"/>
    <w:rsid w:val="00A565AE"/>
    <w:rsid w:val="00A56898"/>
    <w:rsid w:val="00A56921"/>
    <w:rsid w:val="00A569EE"/>
    <w:rsid w:val="00A56D55"/>
    <w:rsid w:val="00A56E3D"/>
    <w:rsid w:val="00A571E9"/>
    <w:rsid w:val="00A57369"/>
    <w:rsid w:val="00A57AD4"/>
    <w:rsid w:val="00A57FCB"/>
    <w:rsid w:val="00A6053A"/>
    <w:rsid w:val="00A605CC"/>
    <w:rsid w:val="00A60738"/>
    <w:rsid w:val="00A6090C"/>
    <w:rsid w:val="00A60D28"/>
    <w:rsid w:val="00A60D56"/>
    <w:rsid w:val="00A613EA"/>
    <w:rsid w:val="00A6151E"/>
    <w:rsid w:val="00A61587"/>
    <w:rsid w:val="00A615F5"/>
    <w:rsid w:val="00A6180F"/>
    <w:rsid w:val="00A619DD"/>
    <w:rsid w:val="00A61C59"/>
    <w:rsid w:val="00A61D8D"/>
    <w:rsid w:val="00A621C7"/>
    <w:rsid w:val="00A625AE"/>
    <w:rsid w:val="00A62932"/>
    <w:rsid w:val="00A62B14"/>
    <w:rsid w:val="00A62BCB"/>
    <w:rsid w:val="00A62C3D"/>
    <w:rsid w:val="00A62C56"/>
    <w:rsid w:val="00A630AF"/>
    <w:rsid w:val="00A63A8A"/>
    <w:rsid w:val="00A63A96"/>
    <w:rsid w:val="00A63AB8"/>
    <w:rsid w:val="00A63CDA"/>
    <w:rsid w:val="00A6475E"/>
    <w:rsid w:val="00A647FB"/>
    <w:rsid w:val="00A64A43"/>
    <w:rsid w:val="00A64CB9"/>
    <w:rsid w:val="00A64D79"/>
    <w:rsid w:val="00A64EF7"/>
    <w:rsid w:val="00A655CB"/>
    <w:rsid w:val="00A655D0"/>
    <w:rsid w:val="00A65B1B"/>
    <w:rsid w:val="00A65D28"/>
    <w:rsid w:val="00A65E9B"/>
    <w:rsid w:val="00A6607E"/>
    <w:rsid w:val="00A660C1"/>
    <w:rsid w:val="00A66462"/>
    <w:rsid w:val="00A664EF"/>
    <w:rsid w:val="00A66AF1"/>
    <w:rsid w:val="00A66BC6"/>
    <w:rsid w:val="00A66C8A"/>
    <w:rsid w:val="00A66F31"/>
    <w:rsid w:val="00A670EA"/>
    <w:rsid w:val="00A67126"/>
    <w:rsid w:val="00A6712F"/>
    <w:rsid w:val="00A67487"/>
    <w:rsid w:val="00A67489"/>
    <w:rsid w:val="00A6751A"/>
    <w:rsid w:val="00A675AB"/>
    <w:rsid w:val="00A701E7"/>
    <w:rsid w:val="00A707AA"/>
    <w:rsid w:val="00A70AA9"/>
    <w:rsid w:val="00A70F70"/>
    <w:rsid w:val="00A71394"/>
    <w:rsid w:val="00A715B5"/>
    <w:rsid w:val="00A719B9"/>
    <w:rsid w:val="00A71D46"/>
    <w:rsid w:val="00A71DA0"/>
    <w:rsid w:val="00A71E90"/>
    <w:rsid w:val="00A7212F"/>
    <w:rsid w:val="00A72522"/>
    <w:rsid w:val="00A7264E"/>
    <w:rsid w:val="00A72AFA"/>
    <w:rsid w:val="00A72C9D"/>
    <w:rsid w:val="00A72DBD"/>
    <w:rsid w:val="00A72E15"/>
    <w:rsid w:val="00A732A1"/>
    <w:rsid w:val="00A73380"/>
    <w:rsid w:val="00A73408"/>
    <w:rsid w:val="00A738AB"/>
    <w:rsid w:val="00A739DA"/>
    <w:rsid w:val="00A73A27"/>
    <w:rsid w:val="00A73C51"/>
    <w:rsid w:val="00A73E26"/>
    <w:rsid w:val="00A74006"/>
    <w:rsid w:val="00A742A1"/>
    <w:rsid w:val="00A74B1C"/>
    <w:rsid w:val="00A74B57"/>
    <w:rsid w:val="00A74B7C"/>
    <w:rsid w:val="00A756D4"/>
    <w:rsid w:val="00A75CB3"/>
    <w:rsid w:val="00A75DD8"/>
    <w:rsid w:val="00A76422"/>
    <w:rsid w:val="00A7648E"/>
    <w:rsid w:val="00A7679B"/>
    <w:rsid w:val="00A76998"/>
    <w:rsid w:val="00A76EC2"/>
    <w:rsid w:val="00A76EEC"/>
    <w:rsid w:val="00A76FC5"/>
    <w:rsid w:val="00A77572"/>
    <w:rsid w:val="00A77B3B"/>
    <w:rsid w:val="00A77E61"/>
    <w:rsid w:val="00A80081"/>
    <w:rsid w:val="00A8009F"/>
    <w:rsid w:val="00A80216"/>
    <w:rsid w:val="00A80423"/>
    <w:rsid w:val="00A80937"/>
    <w:rsid w:val="00A80B03"/>
    <w:rsid w:val="00A80DA1"/>
    <w:rsid w:val="00A8132F"/>
    <w:rsid w:val="00A81405"/>
    <w:rsid w:val="00A8184F"/>
    <w:rsid w:val="00A8196A"/>
    <w:rsid w:val="00A82490"/>
    <w:rsid w:val="00A82F01"/>
    <w:rsid w:val="00A83267"/>
    <w:rsid w:val="00A83753"/>
    <w:rsid w:val="00A837F9"/>
    <w:rsid w:val="00A83892"/>
    <w:rsid w:val="00A83AB8"/>
    <w:rsid w:val="00A83B02"/>
    <w:rsid w:val="00A83D17"/>
    <w:rsid w:val="00A83E4C"/>
    <w:rsid w:val="00A83EE8"/>
    <w:rsid w:val="00A84514"/>
    <w:rsid w:val="00A847DE"/>
    <w:rsid w:val="00A84AFB"/>
    <w:rsid w:val="00A856B9"/>
    <w:rsid w:val="00A85B3F"/>
    <w:rsid w:val="00A862C6"/>
    <w:rsid w:val="00A86C6D"/>
    <w:rsid w:val="00A872C9"/>
    <w:rsid w:val="00A87796"/>
    <w:rsid w:val="00A87AE5"/>
    <w:rsid w:val="00A87CAB"/>
    <w:rsid w:val="00A87D7A"/>
    <w:rsid w:val="00A87EAD"/>
    <w:rsid w:val="00A90004"/>
    <w:rsid w:val="00A900AE"/>
    <w:rsid w:val="00A901A0"/>
    <w:rsid w:val="00A908A1"/>
    <w:rsid w:val="00A9090B"/>
    <w:rsid w:val="00A9093B"/>
    <w:rsid w:val="00A90B58"/>
    <w:rsid w:val="00A90FD6"/>
    <w:rsid w:val="00A9113D"/>
    <w:rsid w:val="00A91400"/>
    <w:rsid w:val="00A9189D"/>
    <w:rsid w:val="00A9195A"/>
    <w:rsid w:val="00A91BC0"/>
    <w:rsid w:val="00A91EFA"/>
    <w:rsid w:val="00A9239B"/>
    <w:rsid w:val="00A9241F"/>
    <w:rsid w:val="00A92601"/>
    <w:rsid w:val="00A92A20"/>
    <w:rsid w:val="00A92B61"/>
    <w:rsid w:val="00A92D7A"/>
    <w:rsid w:val="00A92EBA"/>
    <w:rsid w:val="00A92FC3"/>
    <w:rsid w:val="00A9328A"/>
    <w:rsid w:val="00A9346B"/>
    <w:rsid w:val="00A93743"/>
    <w:rsid w:val="00A93AE8"/>
    <w:rsid w:val="00A93F6D"/>
    <w:rsid w:val="00A946B1"/>
    <w:rsid w:val="00A94C13"/>
    <w:rsid w:val="00A94F3C"/>
    <w:rsid w:val="00A95947"/>
    <w:rsid w:val="00A95974"/>
    <w:rsid w:val="00A95C38"/>
    <w:rsid w:val="00A95CB2"/>
    <w:rsid w:val="00A95E33"/>
    <w:rsid w:val="00A95EAA"/>
    <w:rsid w:val="00A9673E"/>
    <w:rsid w:val="00A96816"/>
    <w:rsid w:val="00A96874"/>
    <w:rsid w:val="00A96909"/>
    <w:rsid w:val="00A96CB1"/>
    <w:rsid w:val="00A96D0E"/>
    <w:rsid w:val="00A97139"/>
    <w:rsid w:val="00A9754E"/>
    <w:rsid w:val="00A9799B"/>
    <w:rsid w:val="00A97D11"/>
    <w:rsid w:val="00AA002B"/>
    <w:rsid w:val="00AA0E64"/>
    <w:rsid w:val="00AA11FB"/>
    <w:rsid w:val="00AA123A"/>
    <w:rsid w:val="00AA13AE"/>
    <w:rsid w:val="00AA1442"/>
    <w:rsid w:val="00AA18C7"/>
    <w:rsid w:val="00AA197A"/>
    <w:rsid w:val="00AA19FD"/>
    <w:rsid w:val="00AA1B5B"/>
    <w:rsid w:val="00AA1CD3"/>
    <w:rsid w:val="00AA1FB5"/>
    <w:rsid w:val="00AA2024"/>
    <w:rsid w:val="00AA26BF"/>
    <w:rsid w:val="00AA26FF"/>
    <w:rsid w:val="00AA272C"/>
    <w:rsid w:val="00AA27C4"/>
    <w:rsid w:val="00AA2D85"/>
    <w:rsid w:val="00AA2E72"/>
    <w:rsid w:val="00AA3203"/>
    <w:rsid w:val="00AA381F"/>
    <w:rsid w:val="00AA38D1"/>
    <w:rsid w:val="00AA3944"/>
    <w:rsid w:val="00AA3B65"/>
    <w:rsid w:val="00AA3BAB"/>
    <w:rsid w:val="00AA3F35"/>
    <w:rsid w:val="00AA4329"/>
    <w:rsid w:val="00AA445B"/>
    <w:rsid w:val="00AA4680"/>
    <w:rsid w:val="00AA4C05"/>
    <w:rsid w:val="00AA4C64"/>
    <w:rsid w:val="00AA4F8B"/>
    <w:rsid w:val="00AA4F96"/>
    <w:rsid w:val="00AA5008"/>
    <w:rsid w:val="00AA52A1"/>
    <w:rsid w:val="00AA5369"/>
    <w:rsid w:val="00AA53E2"/>
    <w:rsid w:val="00AA57B3"/>
    <w:rsid w:val="00AA60DA"/>
    <w:rsid w:val="00AA687B"/>
    <w:rsid w:val="00AA6D15"/>
    <w:rsid w:val="00AA7173"/>
    <w:rsid w:val="00AA7506"/>
    <w:rsid w:val="00AA7E5C"/>
    <w:rsid w:val="00AB0218"/>
    <w:rsid w:val="00AB02AC"/>
    <w:rsid w:val="00AB030B"/>
    <w:rsid w:val="00AB039A"/>
    <w:rsid w:val="00AB056E"/>
    <w:rsid w:val="00AB064D"/>
    <w:rsid w:val="00AB0958"/>
    <w:rsid w:val="00AB0BC0"/>
    <w:rsid w:val="00AB0BCC"/>
    <w:rsid w:val="00AB0D00"/>
    <w:rsid w:val="00AB10DB"/>
    <w:rsid w:val="00AB10EC"/>
    <w:rsid w:val="00AB11E3"/>
    <w:rsid w:val="00AB1256"/>
    <w:rsid w:val="00AB1313"/>
    <w:rsid w:val="00AB1AF2"/>
    <w:rsid w:val="00AB20EB"/>
    <w:rsid w:val="00AB2423"/>
    <w:rsid w:val="00AB2478"/>
    <w:rsid w:val="00AB24BB"/>
    <w:rsid w:val="00AB2521"/>
    <w:rsid w:val="00AB2937"/>
    <w:rsid w:val="00AB2BED"/>
    <w:rsid w:val="00AB2CC6"/>
    <w:rsid w:val="00AB2F57"/>
    <w:rsid w:val="00AB309D"/>
    <w:rsid w:val="00AB344D"/>
    <w:rsid w:val="00AB38D4"/>
    <w:rsid w:val="00AB3D13"/>
    <w:rsid w:val="00AB4051"/>
    <w:rsid w:val="00AB435F"/>
    <w:rsid w:val="00AB4697"/>
    <w:rsid w:val="00AB46B9"/>
    <w:rsid w:val="00AB46E3"/>
    <w:rsid w:val="00AB4EE5"/>
    <w:rsid w:val="00AB54D1"/>
    <w:rsid w:val="00AB5608"/>
    <w:rsid w:val="00AB5655"/>
    <w:rsid w:val="00AB5915"/>
    <w:rsid w:val="00AB5B94"/>
    <w:rsid w:val="00AB5C6D"/>
    <w:rsid w:val="00AB5E1E"/>
    <w:rsid w:val="00AB5F1C"/>
    <w:rsid w:val="00AB5F67"/>
    <w:rsid w:val="00AB610C"/>
    <w:rsid w:val="00AB61FD"/>
    <w:rsid w:val="00AB6301"/>
    <w:rsid w:val="00AB642C"/>
    <w:rsid w:val="00AB6516"/>
    <w:rsid w:val="00AB698F"/>
    <w:rsid w:val="00AB6E01"/>
    <w:rsid w:val="00AB7175"/>
    <w:rsid w:val="00AB718F"/>
    <w:rsid w:val="00AB75E9"/>
    <w:rsid w:val="00AB7BDE"/>
    <w:rsid w:val="00AC01EC"/>
    <w:rsid w:val="00AC061D"/>
    <w:rsid w:val="00AC07C2"/>
    <w:rsid w:val="00AC0E31"/>
    <w:rsid w:val="00AC0F4F"/>
    <w:rsid w:val="00AC18BB"/>
    <w:rsid w:val="00AC19DD"/>
    <w:rsid w:val="00AC19F8"/>
    <w:rsid w:val="00AC1FD3"/>
    <w:rsid w:val="00AC21A6"/>
    <w:rsid w:val="00AC22BD"/>
    <w:rsid w:val="00AC238A"/>
    <w:rsid w:val="00AC2B25"/>
    <w:rsid w:val="00AC2D98"/>
    <w:rsid w:val="00AC2DF8"/>
    <w:rsid w:val="00AC2F60"/>
    <w:rsid w:val="00AC33BA"/>
    <w:rsid w:val="00AC3528"/>
    <w:rsid w:val="00AC3A1D"/>
    <w:rsid w:val="00AC3DE1"/>
    <w:rsid w:val="00AC4786"/>
    <w:rsid w:val="00AC48AB"/>
    <w:rsid w:val="00AC48B5"/>
    <w:rsid w:val="00AC4A29"/>
    <w:rsid w:val="00AC4DE2"/>
    <w:rsid w:val="00AC4DF9"/>
    <w:rsid w:val="00AC4E58"/>
    <w:rsid w:val="00AC569F"/>
    <w:rsid w:val="00AC578F"/>
    <w:rsid w:val="00AC5992"/>
    <w:rsid w:val="00AC5ACE"/>
    <w:rsid w:val="00AC5C12"/>
    <w:rsid w:val="00AC6482"/>
    <w:rsid w:val="00AC6522"/>
    <w:rsid w:val="00AC6574"/>
    <w:rsid w:val="00AC667F"/>
    <w:rsid w:val="00AC699A"/>
    <w:rsid w:val="00AC6CCB"/>
    <w:rsid w:val="00AC6DBE"/>
    <w:rsid w:val="00AC6F14"/>
    <w:rsid w:val="00AC7128"/>
    <w:rsid w:val="00AC74C3"/>
    <w:rsid w:val="00AC7506"/>
    <w:rsid w:val="00AC751C"/>
    <w:rsid w:val="00AC7B03"/>
    <w:rsid w:val="00AC7D45"/>
    <w:rsid w:val="00AD01FA"/>
    <w:rsid w:val="00AD028B"/>
    <w:rsid w:val="00AD0647"/>
    <w:rsid w:val="00AD09DC"/>
    <w:rsid w:val="00AD0C65"/>
    <w:rsid w:val="00AD0D3A"/>
    <w:rsid w:val="00AD0E38"/>
    <w:rsid w:val="00AD0FD4"/>
    <w:rsid w:val="00AD0FE3"/>
    <w:rsid w:val="00AD100C"/>
    <w:rsid w:val="00AD1498"/>
    <w:rsid w:val="00AD1724"/>
    <w:rsid w:val="00AD1BEB"/>
    <w:rsid w:val="00AD1C7F"/>
    <w:rsid w:val="00AD1E60"/>
    <w:rsid w:val="00AD1F49"/>
    <w:rsid w:val="00AD2197"/>
    <w:rsid w:val="00AD23D0"/>
    <w:rsid w:val="00AD299D"/>
    <w:rsid w:val="00AD29C3"/>
    <w:rsid w:val="00AD2E22"/>
    <w:rsid w:val="00AD351F"/>
    <w:rsid w:val="00AD3A88"/>
    <w:rsid w:val="00AD3AA7"/>
    <w:rsid w:val="00AD3AEE"/>
    <w:rsid w:val="00AD3C69"/>
    <w:rsid w:val="00AD3D77"/>
    <w:rsid w:val="00AD4049"/>
    <w:rsid w:val="00AD4BC2"/>
    <w:rsid w:val="00AD54DC"/>
    <w:rsid w:val="00AD668A"/>
    <w:rsid w:val="00AD692E"/>
    <w:rsid w:val="00AD693B"/>
    <w:rsid w:val="00AD6E41"/>
    <w:rsid w:val="00AD71B3"/>
    <w:rsid w:val="00AD71D4"/>
    <w:rsid w:val="00AD7662"/>
    <w:rsid w:val="00AD7B65"/>
    <w:rsid w:val="00AD7C32"/>
    <w:rsid w:val="00AD7C66"/>
    <w:rsid w:val="00AE0126"/>
    <w:rsid w:val="00AE043C"/>
    <w:rsid w:val="00AE08A1"/>
    <w:rsid w:val="00AE09D0"/>
    <w:rsid w:val="00AE0B67"/>
    <w:rsid w:val="00AE0C1D"/>
    <w:rsid w:val="00AE1AA2"/>
    <w:rsid w:val="00AE1CCF"/>
    <w:rsid w:val="00AE1D05"/>
    <w:rsid w:val="00AE1EBE"/>
    <w:rsid w:val="00AE1F7F"/>
    <w:rsid w:val="00AE2362"/>
    <w:rsid w:val="00AE2394"/>
    <w:rsid w:val="00AE267C"/>
    <w:rsid w:val="00AE270A"/>
    <w:rsid w:val="00AE2910"/>
    <w:rsid w:val="00AE29D8"/>
    <w:rsid w:val="00AE2B9A"/>
    <w:rsid w:val="00AE3133"/>
    <w:rsid w:val="00AE336C"/>
    <w:rsid w:val="00AE3619"/>
    <w:rsid w:val="00AE3759"/>
    <w:rsid w:val="00AE38FA"/>
    <w:rsid w:val="00AE39AB"/>
    <w:rsid w:val="00AE3C51"/>
    <w:rsid w:val="00AE3D76"/>
    <w:rsid w:val="00AE417C"/>
    <w:rsid w:val="00AE4387"/>
    <w:rsid w:val="00AE452A"/>
    <w:rsid w:val="00AE454D"/>
    <w:rsid w:val="00AE4820"/>
    <w:rsid w:val="00AE4A40"/>
    <w:rsid w:val="00AE4B2F"/>
    <w:rsid w:val="00AE4B95"/>
    <w:rsid w:val="00AE4CAD"/>
    <w:rsid w:val="00AE5426"/>
    <w:rsid w:val="00AE5607"/>
    <w:rsid w:val="00AE57A7"/>
    <w:rsid w:val="00AE5BA9"/>
    <w:rsid w:val="00AE5D64"/>
    <w:rsid w:val="00AE5F5E"/>
    <w:rsid w:val="00AE6322"/>
    <w:rsid w:val="00AE649B"/>
    <w:rsid w:val="00AE68CB"/>
    <w:rsid w:val="00AE690E"/>
    <w:rsid w:val="00AE69B8"/>
    <w:rsid w:val="00AE6BB5"/>
    <w:rsid w:val="00AE73A3"/>
    <w:rsid w:val="00AE779D"/>
    <w:rsid w:val="00AE783C"/>
    <w:rsid w:val="00AE7A91"/>
    <w:rsid w:val="00AE7AFB"/>
    <w:rsid w:val="00AE7BB6"/>
    <w:rsid w:val="00AE7FBC"/>
    <w:rsid w:val="00AF01EA"/>
    <w:rsid w:val="00AF0487"/>
    <w:rsid w:val="00AF04D3"/>
    <w:rsid w:val="00AF04F3"/>
    <w:rsid w:val="00AF0539"/>
    <w:rsid w:val="00AF0BA4"/>
    <w:rsid w:val="00AF0C04"/>
    <w:rsid w:val="00AF0C3A"/>
    <w:rsid w:val="00AF1488"/>
    <w:rsid w:val="00AF153C"/>
    <w:rsid w:val="00AF192F"/>
    <w:rsid w:val="00AF1ADF"/>
    <w:rsid w:val="00AF1B52"/>
    <w:rsid w:val="00AF1BE3"/>
    <w:rsid w:val="00AF1CD8"/>
    <w:rsid w:val="00AF1D9A"/>
    <w:rsid w:val="00AF21ED"/>
    <w:rsid w:val="00AF2256"/>
    <w:rsid w:val="00AF25F8"/>
    <w:rsid w:val="00AF271D"/>
    <w:rsid w:val="00AF2BE0"/>
    <w:rsid w:val="00AF3214"/>
    <w:rsid w:val="00AF39D9"/>
    <w:rsid w:val="00AF39FF"/>
    <w:rsid w:val="00AF4479"/>
    <w:rsid w:val="00AF44D0"/>
    <w:rsid w:val="00AF45E8"/>
    <w:rsid w:val="00AF463C"/>
    <w:rsid w:val="00AF47E2"/>
    <w:rsid w:val="00AF4C31"/>
    <w:rsid w:val="00AF4DE5"/>
    <w:rsid w:val="00AF5169"/>
    <w:rsid w:val="00AF54A6"/>
    <w:rsid w:val="00AF56E8"/>
    <w:rsid w:val="00AF5B74"/>
    <w:rsid w:val="00AF5E66"/>
    <w:rsid w:val="00AF613F"/>
    <w:rsid w:val="00AF68BE"/>
    <w:rsid w:val="00AF6A43"/>
    <w:rsid w:val="00AF7204"/>
    <w:rsid w:val="00AF7316"/>
    <w:rsid w:val="00AF73E5"/>
    <w:rsid w:val="00AF7691"/>
    <w:rsid w:val="00AF7E01"/>
    <w:rsid w:val="00B00019"/>
    <w:rsid w:val="00B002E3"/>
    <w:rsid w:val="00B00A8A"/>
    <w:rsid w:val="00B00BC3"/>
    <w:rsid w:val="00B00D6E"/>
    <w:rsid w:val="00B0100A"/>
    <w:rsid w:val="00B01162"/>
    <w:rsid w:val="00B01296"/>
    <w:rsid w:val="00B014A8"/>
    <w:rsid w:val="00B016A6"/>
    <w:rsid w:val="00B01A6F"/>
    <w:rsid w:val="00B01DD0"/>
    <w:rsid w:val="00B02155"/>
    <w:rsid w:val="00B02A9D"/>
    <w:rsid w:val="00B02E6B"/>
    <w:rsid w:val="00B02FE3"/>
    <w:rsid w:val="00B032B8"/>
    <w:rsid w:val="00B034E1"/>
    <w:rsid w:val="00B03775"/>
    <w:rsid w:val="00B03946"/>
    <w:rsid w:val="00B03A66"/>
    <w:rsid w:val="00B03B98"/>
    <w:rsid w:val="00B03D6C"/>
    <w:rsid w:val="00B041EB"/>
    <w:rsid w:val="00B041F9"/>
    <w:rsid w:val="00B04245"/>
    <w:rsid w:val="00B046EB"/>
    <w:rsid w:val="00B04B90"/>
    <w:rsid w:val="00B04F11"/>
    <w:rsid w:val="00B04F67"/>
    <w:rsid w:val="00B052B5"/>
    <w:rsid w:val="00B054E3"/>
    <w:rsid w:val="00B06391"/>
    <w:rsid w:val="00B0691E"/>
    <w:rsid w:val="00B06A8D"/>
    <w:rsid w:val="00B07142"/>
    <w:rsid w:val="00B07774"/>
    <w:rsid w:val="00B07C70"/>
    <w:rsid w:val="00B07CCF"/>
    <w:rsid w:val="00B07D0B"/>
    <w:rsid w:val="00B105E4"/>
    <w:rsid w:val="00B1082A"/>
    <w:rsid w:val="00B10945"/>
    <w:rsid w:val="00B10A1A"/>
    <w:rsid w:val="00B10E22"/>
    <w:rsid w:val="00B10E99"/>
    <w:rsid w:val="00B1112E"/>
    <w:rsid w:val="00B11193"/>
    <w:rsid w:val="00B119AE"/>
    <w:rsid w:val="00B12388"/>
    <w:rsid w:val="00B12C26"/>
    <w:rsid w:val="00B12C47"/>
    <w:rsid w:val="00B13403"/>
    <w:rsid w:val="00B13A75"/>
    <w:rsid w:val="00B13AED"/>
    <w:rsid w:val="00B13C66"/>
    <w:rsid w:val="00B13DD7"/>
    <w:rsid w:val="00B13EDF"/>
    <w:rsid w:val="00B13F62"/>
    <w:rsid w:val="00B1455E"/>
    <w:rsid w:val="00B145DE"/>
    <w:rsid w:val="00B146C0"/>
    <w:rsid w:val="00B146F1"/>
    <w:rsid w:val="00B14943"/>
    <w:rsid w:val="00B14A20"/>
    <w:rsid w:val="00B1549B"/>
    <w:rsid w:val="00B157BE"/>
    <w:rsid w:val="00B158F7"/>
    <w:rsid w:val="00B15C06"/>
    <w:rsid w:val="00B1611A"/>
    <w:rsid w:val="00B166D0"/>
    <w:rsid w:val="00B1685F"/>
    <w:rsid w:val="00B169C0"/>
    <w:rsid w:val="00B1724A"/>
    <w:rsid w:val="00B1772E"/>
    <w:rsid w:val="00B17932"/>
    <w:rsid w:val="00B17ECA"/>
    <w:rsid w:val="00B17F32"/>
    <w:rsid w:val="00B20875"/>
    <w:rsid w:val="00B209FE"/>
    <w:rsid w:val="00B20A6F"/>
    <w:rsid w:val="00B214F7"/>
    <w:rsid w:val="00B21752"/>
    <w:rsid w:val="00B218A9"/>
    <w:rsid w:val="00B2194D"/>
    <w:rsid w:val="00B21A39"/>
    <w:rsid w:val="00B21C5B"/>
    <w:rsid w:val="00B22015"/>
    <w:rsid w:val="00B2249B"/>
    <w:rsid w:val="00B22AAB"/>
    <w:rsid w:val="00B22E95"/>
    <w:rsid w:val="00B22FBD"/>
    <w:rsid w:val="00B230EC"/>
    <w:rsid w:val="00B23102"/>
    <w:rsid w:val="00B23301"/>
    <w:rsid w:val="00B23623"/>
    <w:rsid w:val="00B23818"/>
    <w:rsid w:val="00B23AE6"/>
    <w:rsid w:val="00B23E12"/>
    <w:rsid w:val="00B23FA3"/>
    <w:rsid w:val="00B2410E"/>
    <w:rsid w:val="00B24239"/>
    <w:rsid w:val="00B24797"/>
    <w:rsid w:val="00B24DD4"/>
    <w:rsid w:val="00B24FA4"/>
    <w:rsid w:val="00B254E0"/>
    <w:rsid w:val="00B2551E"/>
    <w:rsid w:val="00B25D9B"/>
    <w:rsid w:val="00B25DF6"/>
    <w:rsid w:val="00B262B3"/>
    <w:rsid w:val="00B26356"/>
    <w:rsid w:val="00B26556"/>
    <w:rsid w:val="00B26713"/>
    <w:rsid w:val="00B2685A"/>
    <w:rsid w:val="00B26D4B"/>
    <w:rsid w:val="00B26E6B"/>
    <w:rsid w:val="00B26F5D"/>
    <w:rsid w:val="00B27176"/>
    <w:rsid w:val="00B274C9"/>
    <w:rsid w:val="00B27657"/>
    <w:rsid w:val="00B27A48"/>
    <w:rsid w:val="00B27EBD"/>
    <w:rsid w:val="00B30139"/>
    <w:rsid w:val="00B30597"/>
    <w:rsid w:val="00B3065E"/>
    <w:rsid w:val="00B306C3"/>
    <w:rsid w:val="00B306EB"/>
    <w:rsid w:val="00B30762"/>
    <w:rsid w:val="00B30ABA"/>
    <w:rsid w:val="00B31009"/>
    <w:rsid w:val="00B31222"/>
    <w:rsid w:val="00B313B5"/>
    <w:rsid w:val="00B3144F"/>
    <w:rsid w:val="00B315D7"/>
    <w:rsid w:val="00B31878"/>
    <w:rsid w:val="00B31E0D"/>
    <w:rsid w:val="00B32045"/>
    <w:rsid w:val="00B3225C"/>
    <w:rsid w:val="00B3289D"/>
    <w:rsid w:val="00B32C5C"/>
    <w:rsid w:val="00B32DD2"/>
    <w:rsid w:val="00B32E08"/>
    <w:rsid w:val="00B32EA0"/>
    <w:rsid w:val="00B333A1"/>
    <w:rsid w:val="00B333B9"/>
    <w:rsid w:val="00B33466"/>
    <w:rsid w:val="00B3366F"/>
    <w:rsid w:val="00B3370E"/>
    <w:rsid w:val="00B33A55"/>
    <w:rsid w:val="00B3402D"/>
    <w:rsid w:val="00B343A1"/>
    <w:rsid w:val="00B3450F"/>
    <w:rsid w:val="00B34924"/>
    <w:rsid w:val="00B34953"/>
    <w:rsid w:val="00B34DCA"/>
    <w:rsid w:val="00B351B1"/>
    <w:rsid w:val="00B3520F"/>
    <w:rsid w:val="00B356B4"/>
    <w:rsid w:val="00B35762"/>
    <w:rsid w:val="00B357D6"/>
    <w:rsid w:val="00B35B10"/>
    <w:rsid w:val="00B35D12"/>
    <w:rsid w:val="00B35FB3"/>
    <w:rsid w:val="00B3666A"/>
    <w:rsid w:val="00B372FE"/>
    <w:rsid w:val="00B37572"/>
    <w:rsid w:val="00B375FE"/>
    <w:rsid w:val="00B37A8F"/>
    <w:rsid w:val="00B37FC4"/>
    <w:rsid w:val="00B40010"/>
    <w:rsid w:val="00B40038"/>
    <w:rsid w:val="00B40131"/>
    <w:rsid w:val="00B4033F"/>
    <w:rsid w:val="00B40501"/>
    <w:rsid w:val="00B40B57"/>
    <w:rsid w:val="00B40D65"/>
    <w:rsid w:val="00B40FA7"/>
    <w:rsid w:val="00B41024"/>
    <w:rsid w:val="00B411C4"/>
    <w:rsid w:val="00B412E5"/>
    <w:rsid w:val="00B4133D"/>
    <w:rsid w:val="00B4165E"/>
    <w:rsid w:val="00B417CD"/>
    <w:rsid w:val="00B4181E"/>
    <w:rsid w:val="00B41833"/>
    <w:rsid w:val="00B41A11"/>
    <w:rsid w:val="00B41A1B"/>
    <w:rsid w:val="00B41A9B"/>
    <w:rsid w:val="00B420DC"/>
    <w:rsid w:val="00B42336"/>
    <w:rsid w:val="00B42509"/>
    <w:rsid w:val="00B428FF"/>
    <w:rsid w:val="00B42B84"/>
    <w:rsid w:val="00B43384"/>
    <w:rsid w:val="00B44425"/>
    <w:rsid w:val="00B444A4"/>
    <w:rsid w:val="00B44A01"/>
    <w:rsid w:val="00B4521D"/>
    <w:rsid w:val="00B452AD"/>
    <w:rsid w:val="00B45463"/>
    <w:rsid w:val="00B45604"/>
    <w:rsid w:val="00B457F5"/>
    <w:rsid w:val="00B45A10"/>
    <w:rsid w:val="00B45C77"/>
    <w:rsid w:val="00B45F51"/>
    <w:rsid w:val="00B46C32"/>
    <w:rsid w:val="00B46CE8"/>
    <w:rsid w:val="00B46E79"/>
    <w:rsid w:val="00B474AD"/>
    <w:rsid w:val="00B4771F"/>
    <w:rsid w:val="00B477F2"/>
    <w:rsid w:val="00B47B9F"/>
    <w:rsid w:val="00B47BAE"/>
    <w:rsid w:val="00B47D5D"/>
    <w:rsid w:val="00B47E48"/>
    <w:rsid w:val="00B47F9F"/>
    <w:rsid w:val="00B501FC"/>
    <w:rsid w:val="00B502E1"/>
    <w:rsid w:val="00B505B5"/>
    <w:rsid w:val="00B50970"/>
    <w:rsid w:val="00B50A81"/>
    <w:rsid w:val="00B50D67"/>
    <w:rsid w:val="00B50D79"/>
    <w:rsid w:val="00B50DD8"/>
    <w:rsid w:val="00B513D9"/>
    <w:rsid w:val="00B514D7"/>
    <w:rsid w:val="00B51898"/>
    <w:rsid w:val="00B51A4B"/>
    <w:rsid w:val="00B51B33"/>
    <w:rsid w:val="00B51F2F"/>
    <w:rsid w:val="00B520F7"/>
    <w:rsid w:val="00B522C1"/>
    <w:rsid w:val="00B52422"/>
    <w:rsid w:val="00B5270F"/>
    <w:rsid w:val="00B52CE3"/>
    <w:rsid w:val="00B52CE4"/>
    <w:rsid w:val="00B530A8"/>
    <w:rsid w:val="00B530F9"/>
    <w:rsid w:val="00B5348E"/>
    <w:rsid w:val="00B534F1"/>
    <w:rsid w:val="00B535ED"/>
    <w:rsid w:val="00B5361F"/>
    <w:rsid w:val="00B5370B"/>
    <w:rsid w:val="00B53848"/>
    <w:rsid w:val="00B53E38"/>
    <w:rsid w:val="00B53FD0"/>
    <w:rsid w:val="00B540CC"/>
    <w:rsid w:val="00B540F3"/>
    <w:rsid w:val="00B543EE"/>
    <w:rsid w:val="00B544D6"/>
    <w:rsid w:val="00B54589"/>
    <w:rsid w:val="00B5471F"/>
    <w:rsid w:val="00B54759"/>
    <w:rsid w:val="00B54A19"/>
    <w:rsid w:val="00B553F6"/>
    <w:rsid w:val="00B555DE"/>
    <w:rsid w:val="00B563EA"/>
    <w:rsid w:val="00B5662F"/>
    <w:rsid w:val="00B56967"/>
    <w:rsid w:val="00B56B55"/>
    <w:rsid w:val="00B56ED6"/>
    <w:rsid w:val="00B56F64"/>
    <w:rsid w:val="00B56FE6"/>
    <w:rsid w:val="00B5711A"/>
    <w:rsid w:val="00B572B3"/>
    <w:rsid w:val="00B57389"/>
    <w:rsid w:val="00B57525"/>
    <w:rsid w:val="00B577EF"/>
    <w:rsid w:val="00B5780F"/>
    <w:rsid w:val="00B57856"/>
    <w:rsid w:val="00B579C0"/>
    <w:rsid w:val="00B57D10"/>
    <w:rsid w:val="00B57FA1"/>
    <w:rsid w:val="00B604B0"/>
    <w:rsid w:val="00B604EA"/>
    <w:rsid w:val="00B61025"/>
    <w:rsid w:val="00B61223"/>
    <w:rsid w:val="00B61241"/>
    <w:rsid w:val="00B6178A"/>
    <w:rsid w:val="00B618A7"/>
    <w:rsid w:val="00B618D0"/>
    <w:rsid w:val="00B61A43"/>
    <w:rsid w:val="00B61C8A"/>
    <w:rsid w:val="00B61D1C"/>
    <w:rsid w:val="00B61ED0"/>
    <w:rsid w:val="00B6218F"/>
    <w:rsid w:val="00B62879"/>
    <w:rsid w:val="00B628EF"/>
    <w:rsid w:val="00B62A53"/>
    <w:rsid w:val="00B62F42"/>
    <w:rsid w:val="00B637B5"/>
    <w:rsid w:val="00B637F3"/>
    <w:rsid w:val="00B63852"/>
    <w:rsid w:val="00B643B2"/>
    <w:rsid w:val="00B64460"/>
    <w:rsid w:val="00B64545"/>
    <w:rsid w:val="00B645C9"/>
    <w:rsid w:val="00B64602"/>
    <w:rsid w:val="00B6478F"/>
    <w:rsid w:val="00B64905"/>
    <w:rsid w:val="00B64D1C"/>
    <w:rsid w:val="00B64DCF"/>
    <w:rsid w:val="00B65042"/>
    <w:rsid w:val="00B65529"/>
    <w:rsid w:val="00B65D2B"/>
    <w:rsid w:val="00B661D4"/>
    <w:rsid w:val="00B66226"/>
    <w:rsid w:val="00B66409"/>
    <w:rsid w:val="00B667AA"/>
    <w:rsid w:val="00B66B1E"/>
    <w:rsid w:val="00B677B4"/>
    <w:rsid w:val="00B677DC"/>
    <w:rsid w:val="00B67BEF"/>
    <w:rsid w:val="00B67E20"/>
    <w:rsid w:val="00B700FC"/>
    <w:rsid w:val="00B7012D"/>
    <w:rsid w:val="00B7028F"/>
    <w:rsid w:val="00B7097F"/>
    <w:rsid w:val="00B70D7E"/>
    <w:rsid w:val="00B70FAB"/>
    <w:rsid w:val="00B713EA"/>
    <w:rsid w:val="00B7148C"/>
    <w:rsid w:val="00B723B2"/>
    <w:rsid w:val="00B72405"/>
    <w:rsid w:val="00B72439"/>
    <w:rsid w:val="00B724A1"/>
    <w:rsid w:val="00B72660"/>
    <w:rsid w:val="00B72989"/>
    <w:rsid w:val="00B72C4A"/>
    <w:rsid w:val="00B73232"/>
    <w:rsid w:val="00B73373"/>
    <w:rsid w:val="00B7397D"/>
    <w:rsid w:val="00B73FEB"/>
    <w:rsid w:val="00B74239"/>
    <w:rsid w:val="00B7439B"/>
    <w:rsid w:val="00B74597"/>
    <w:rsid w:val="00B74974"/>
    <w:rsid w:val="00B74A03"/>
    <w:rsid w:val="00B74A61"/>
    <w:rsid w:val="00B74BB9"/>
    <w:rsid w:val="00B74C2A"/>
    <w:rsid w:val="00B74E81"/>
    <w:rsid w:val="00B75069"/>
    <w:rsid w:val="00B752AF"/>
    <w:rsid w:val="00B7556B"/>
    <w:rsid w:val="00B75B9B"/>
    <w:rsid w:val="00B76996"/>
    <w:rsid w:val="00B76CDE"/>
    <w:rsid w:val="00B76D86"/>
    <w:rsid w:val="00B76F82"/>
    <w:rsid w:val="00B7748E"/>
    <w:rsid w:val="00B77575"/>
    <w:rsid w:val="00B800B0"/>
    <w:rsid w:val="00B801D6"/>
    <w:rsid w:val="00B8030B"/>
    <w:rsid w:val="00B80A2E"/>
    <w:rsid w:val="00B80FF9"/>
    <w:rsid w:val="00B81009"/>
    <w:rsid w:val="00B81570"/>
    <w:rsid w:val="00B8189B"/>
    <w:rsid w:val="00B81994"/>
    <w:rsid w:val="00B81A2A"/>
    <w:rsid w:val="00B81BDA"/>
    <w:rsid w:val="00B8203E"/>
    <w:rsid w:val="00B8282D"/>
    <w:rsid w:val="00B82B1E"/>
    <w:rsid w:val="00B82D67"/>
    <w:rsid w:val="00B833ED"/>
    <w:rsid w:val="00B835CB"/>
    <w:rsid w:val="00B83775"/>
    <w:rsid w:val="00B84007"/>
    <w:rsid w:val="00B840F0"/>
    <w:rsid w:val="00B843C6"/>
    <w:rsid w:val="00B84416"/>
    <w:rsid w:val="00B84838"/>
    <w:rsid w:val="00B84A2F"/>
    <w:rsid w:val="00B84D51"/>
    <w:rsid w:val="00B84E4E"/>
    <w:rsid w:val="00B84FEE"/>
    <w:rsid w:val="00B85171"/>
    <w:rsid w:val="00B85D40"/>
    <w:rsid w:val="00B86320"/>
    <w:rsid w:val="00B863BD"/>
    <w:rsid w:val="00B8650B"/>
    <w:rsid w:val="00B86895"/>
    <w:rsid w:val="00B873BE"/>
    <w:rsid w:val="00B87CD9"/>
    <w:rsid w:val="00B907CE"/>
    <w:rsid w:val="00B90841"/>
    <w:rsid w:val="00B90A03"/>
    <w:rsid w:val="00B90C0D"/>
    <w:rsid w:val="00B91076"/>
    <w:rsid w:val="00B911AF"/>
    <w:rsid w:val="00B915FE"/>
    <w:rsid w:val="00B919BE"/>
    <w:rsid w:val="00B91A29"/>
    <w:rsid w:val="00B91A81"/>
    <w:rsid w:val="00B91B0D"/>
    <w:rsid w:val="00B91BBB"/>
    <w:rsid w:val="00B930FB"/>
    <w:rsid w:val="00B9339D"/>
    <w:rsid w:val="00B93404"/>
    <w:rsid w:val="00B936E9"/>
    <w:rsid w:val="00B9379D"/>
    <w:rsid w:val="00B93AAF"/>
    <w:rsid w:val="00B9416E"/>
    <w:rsid w:val="00B948E4"/>
    <w:rsid w:val="00B949FF"/>
    <w:rsid w:val="00B94E19"/>
    <w:rsid w:val="00B94EB2"/>
    <w:rsid w:val="00B9501C"/>
    <w:rsid w:val="00B950B5"/>
    <w:rsid w:val="00B9512A"/>
    <w:rsid w:val="00B95258"/>
    <w:rsid w:val="00B953DB"/>
    <w:rsid w:val="00B95585"/>
    <w:rsid w:val="00B955A9"/>
    <w:rsid w:val="00B958CA"/>
    <w:rsid w:val="00B9595A"/>
    <w:rsid w:val="00B95E35"/>
    <w:rsid w:val="00B960DB"/>
    <w:rsid w:val="00B9682B"/>
    <w:rsid w:val="00B96CAE"/>
    <w:rsid w:val="00B97092"/>
    <w:rsid w:val="00B973DF"/>
    <w:rsid w:val="00B97490"/>
    <w:rsid w:val="00B974C7"/>
    <w:rsid w:val="00B97A4F"/>
    <w:rsid w:val="00B97C71"/>
    <w:rsid w:val="00BA0058"/>
    <w:rsid w:val="00BA00C4"/>
    <w:rsid w:val="00BA016F"/>
    <w:rsid w:val="00BA0338"/>
    <w:rsid w:val="00BA04A2"/>
    <w:rsid w:val="00BA0DA4"/>
    <w:rsid w:val="00BA0DCB"/>
    <w:rsid w:val="00BA1006"/>
    <w:rsid w:val="00BA115C"/>
    <w:rsid w:val="00BA118D"/>
    <w:rsid w:val="00BA11FD"/>
    <w:rsid w:val="00BA1261"/>
    <w:rsid w:val="00BA1313"/>
    <w:rsid w:val="00BA1386"/>
    <w:rsid w:val="00BA14D5"/>
    <w:rsid w:val="00BA1639"/>
    <w:rsid w:val="00BA1920"/>
    <w:rsid w:val="00BA1D14"/>
    <w:rsid w:val="00BA1F67"/>
    <w:rsid w:val="00BA20CD"/>
    <w:rsid w:val="00BA29E3"/>
    <w:rsid w:val="00BA2A11"/>
    <w:rsid w:val="00BA2F6E"/>
    <w:rsid w:val="00BA3705"/>
    <w:rsid w:val="00BA3AA8"/>
    <w:rsid w:val="00BA3C07"/>
    <w:rsid w:val="00BA402D"/>
    <w:rsid w:val="00BA47BE"/>
    <w:rsid w:val="00BA47D3"/>
    <w:rsid w:val="00BA493D"/>
    <w:rsid w:val="00BA4B0B"/>
    <w:rsid w:val="00BA4DC3"/>
    <w:rsid w:val="00BA4F42"/>
    <w:rsid w:val="00BA4FC7"/>
    <w:rsid w:val="00BA5003"/>
    <w:rsid w:val="00BA50A9"/>
    <w:rsid w:val="00BA58EA"/>
    <w:rsid w:val="00BA5AE6"/>
    <w:rsid w:val="00BA5B0E"/>
    <w:rsid w:val="00BA614B"/>
    <w:rsid w:val="00BA615E"/>
    <w:rsid w:val="00BA630B"/>
    <w:rsid w:val="00BA691B"/>
    <w:rsid w:val="00BA692F"/>
    <w:rsid w:val="00BA694C"/>
    <w:rsid w:val="00BA6D04"/>
    <w:rsid w:val="00BA707E"/>
    <w:rsid w:val="00BA77A2"/>
    <w:rsid w:val="00BA7F9A"/>
    <w:rsid w:val="00BB0161"/>
    <w:rsid w:val="00BB05C0"/>
    <w:rsid w:val="00BB06C6"/>
    <w:rsid w:val="00BB087C"/>
    <w:rsid w:val="00BB0947"/>
    <w:rsid w:val="00BB0B06"/>
    <w:rsid w:val="00BB0B6E"/>
    <w:rsid w:val="00BB0CA1"/>
    <w:rsid w:val="00BB0E2B"/>
    <w:rsid w:val="00BB1780"/>
    <w:rsid w:val="00BB1BA8"/>
    <w:rsid w:val="00BB25D2"/>
    <w:rsid w:val="00BB2627"/>
    <w:rsid w:val="00BB2699"/>
    <w:rsid w:val="00BB2BA0"/>
    <w:rsid w:val="00BB2EE0"/>
    <w:rsid w:val="00BB2F87"/>
    <w:rsid w:val="00BB34CB"/>
    <w:rsid w:val="00BB377F"/>
    <w:rsid w:val="00BB387C"/>
    <w:rsid w:val="00BB3AF2"/>
    <w:rsid w:val="00BB3C32"/>
    <w:rsid w:val="00BB3C87"/>
    <w:rsid w:val="00BB3D34"/>
    <w:rsid w:val="00BB3DDA"/>
    <w:rsid w:val="00BB4322"/>
    <w:rsid w:val="00BB44D5"/>
    <w:rsid w:val="00BB46BD"/>
    <w:rsid w:val="00BB4AC6"/>
    <w:rsid w:val="00BB4BDF"/>
    <w:rsid w:val="00BB4CA8"/>
    <w:rsid w:val="00BB4CC5"/>
    <w:rsid w:val="00BB4D0C"/>
    <w:rsid w:val="00BB51BB"/>
    <w:rsid w:val="00BB5982"/>
    <w:rsid w:val="00BB5A80"/>
    <w:rsid w:val="00BB601D"/>
    <w:rsid w:val="00BB6364"/>
    <w:rsid w:val="00BB659B"/>
    <w:rsid w:val="00BB6615"/>
    <w:rsid w:val="00BB6A49"/>
    <w:rsid w:val="00BB6F4F"/>
    <w:rsid w:val="00BB7945"/>
    <w:rsid w:val="00BB79C6"/>
    <w:rsid w:val="00BB7C00"/>
    <w:rsid w:val="00BB7E04"/>
    <w:rsid w:val="00BB7E95"/>
    <w:rsid w:val="00BB7F2D"/>
    <w:rsid w:val="00BC062B"/>
    <w:rsid w:val="00BC062F"/>
    <w:rsid w:val="00BC0693"/>
    <w:rsid w:val="00BC0837"/>
    <w:rsid w:val="00BC085E"/>
    <w:rsid w:val="00BC091B"/>
    <w:rsid w:val="00BC0DE1"/>
    <w:rsid w:val="00BC0E6E"/>
    <w:rsid w:val="00BC102D"/>
    <w:rsid w:val="00BC10DB"/>
    <w:rsid w:val="00BC1408"/>
    <w:rsid w:val="00BC1601"/>
    <w:rsid w:val="00BC1E9F"/>
    <w:rsid w:val="00BC253E"/>
    <w:rsid w:val="00BC2768"/>
    <w:rsid w:val="00BC292E"/>
    <w:rsid w:val="00BC2B77"/>
    <w:rsid w:val="00BC2D79"/>
    <w:rsid w:val="00BC3383"/>
    <w:rsid w:val="00BC3575"/>
    <w:rsid w:val="00BC3B91"/>
    <w:rsid w:val="00BC3EC8"/>
    <w:rsid w:val="00BC436A"/>
    <w:rsid w:val="00BC43C2"/>
    <w:rsid w:val="00BC4642"/>
    <w:rsid w:val="00BC4A1A"/>
    <w:rsid w:val="00BC4BDD"/>
    <w:rsid w:val="00BC4DEC"/>
    <w:rsid w:val="00BC4EB3"/>
    <w:rsid w:val="00BC50CE"/>
    <w:rsid w:val="00BC55D8"/>
    <w:rsid w:val="00BC564D"/>
    <w:rsid w:val="00BC564F"/>
    <w:rsid w:val="00BC56C9"/>
    <w:rsid w:val="00BC5791"/>
    <w:rsid w:val="00BC6205"/>
    <w:rsid w:val="00BC639A"/>
    <w:rsid w:val="00BC6960"/>
    <w:rsid w:val="00BC6980"/>
    <w:rsid w:val="00BC6B9F"/>
    <w:rsid w:val="00BC6C7D"/>
    <w:rsid w:val="00BC6C97"/>
    <w:rsid w:val="00BC6EBE"/>
    <w:rsid w:val="00BC746D"/>
    <w:rsid w:val="00BC7571"/>
    <w:rsid w:val="00BC7BD8"/>
    <w:rsid w:val="00BC7BE5"/>
    <w:rsid w:val="00BC7D22"/>
    <w:rsid w:val="00BD0082"/>
    <w:rsid w:val="00BD066A"/>
    <w:rsid w:val="00BD0E60"/>
    <w:rsid w:val="00BD1109"/>
    <w:rsid w:val="00BD1158"/>
    <w:rsid w:val="00BD136D"/>
    <w:rsid w:val="00BD1464"/>
    <w:rsid w:val="00BD19A4"/>
    <w:rsid w:val="00BD19D6"/>
    <w:rsid w:val="00BD20DD"/>
    <w:rsid w:val="00BD21C1"/>
    <w:rsid w:val="00BD2661"/>
    <w:rsid w:val="00BD26CA"/>
    <w:rsid w:val="00BD2805"/>
    <w:rsid w:val="00BD2874"/>
    <w:rsid w:val="00BD29A5"/>
    <w:rsid w:val="00BD2A7D"/>
    <w:rsid w:val="00BD3440"/>
    <w:rsid w:val="00BD3AB5"/>
    <w:rsid w:val="00BD3BD6"/>
    <w:rsid w:val="00BD4091"/>
    <w:rsid w:val="00BD4119"/>
    <w:rsid w:val="00BD43FE"/>
    <w:rsid w:val="00BD44EB"/>
    <w:rsid w:val="00BD489B"/>
    <w:rsid w:val="00BD4B2A"/>
    <w:rsid w:val="00BD4BDB"/>
    <w:rsid w:val="00BD4F2C"/>
    <w:rsid w:val="00BD5108"/>
    <w:rsid w:val="00BD5656"/>
    <w:rsid w:val="00BD58C3"/>
    <w:rsid w:val="00BD5934"/>
    <w:rsid w:val="00BD5B1D"/>
    <w:rsid w:val="00BD5DC9"/>
    <w:rsid w:val="00BD6145"/>
    <w:rsid w:val="00BD639B"/>
    <w:rsid w:val="00BD68DC"/>
    <w:rsid w:val="00BD6A2A"/>
    <w:rsid w:val="00BD6D76"/>
    <w:rsid w:val="00BD6E12"/>
    <w:rsid w:val="00BD7A5D"/>
    <w:rsid w:val="00BD7A6C"/>
    <w:rsid w:val="00BD7C17"/>
    <w:rsid w:val="00BE01E5"/>
    <w:rsid w:val="00BE05DF"/>
    <w:rsid w:val="00BE0669"/>
    <w:rsid w:val="00BE07BE"/>
    <w:rsid w:val="00BE08AD"/>
    <w:rsid w:val="00BE095A"/>
    <w:rsid w:val="00BE0BB8"/>
    <w:rsid w:val="00BE0E55"/>
    <w:rsid w:val="00BE116B"/>
    <w:rsid w:val="00BE126A"/>
    <w:rsid w:val="00BE1627"/>
    <w:rsid w:val="00BE1B1A"/>
    <w:rsid w:val="00BE1D2B"/>
    <w:rsid w:val="00BE1F74"/>
    <w:rsid w:val="00BE213E"/>
    <w:rsid w:val="00BE2395"/>
    <w:rsid w:val="00BE2624"/>
    <w:rsid w:val="00BE26DF"/>
    <w:rsid w:val="00BE2813"/>
    <w:rsid w:val="00BE29B8"/>
    <w:rsid w:val="00BE2E0F"/>
    <w:rsid w:val="00BE2E16"/>
    <w:rsid w:val="00BE31FF"/>
    <w:rsid w:val="00BE3269"/>
    <w:rsid w:val="00BE3A84"/>
    <w:rsid w:val="00BE4058"/>
    <w:rsid w:val="00BE41AC"/>
    <w:rsid w:val="00BE4640"/>
    <w:rsid w:val="00BE47A4"/>
    <w:rsid w:val="00BE4A88"/>
    <w:rsid w:val="00BE4AC4"/>
    <w:rsid w:val="00BE4C02"/>
    <w:rsid w:val="00BE4C76"/>
    <w:rsid w:val="00BE51DD"/>
    <w:rsid w:val="00BE533A"/>
    <w:rsid w:val="00BE542B"/>
    <w:rsid w:val="00BE5DDE"/>
    <w:rsid w:val="00BE5E4A"/>
    <w:rsid w:val="00BE6309"/>
    <w:rsid w:val="00BE6715"/>
    <w:rsid w:val="00BE67D6"/>
    <w:rsid w:val="00BE68FD"/>
    <w:rsid w:val="00BE693A"/>
    <w:rsid w:val="00BE6A63"/>
    <w:rsid w:val="00BE6C8B"/>
    <w:rsid w:val="00BE7255"/>
    <w:rsid w:val="00BE726A"/>
    <w:rsid w:val="00BE78AF"/>
    <w:rsid w:val="00BF038A"/>
    <w:rsid w:val="00BF045F"/>
    <w:rsid w:val="00BF05C8"/>
    <w:rsid w:val="00BF0F10"/>
    <w:rsid w:val="00BF0FD7"/>
    <w:rsid w:val="00BF10C7"/>
    <w:rsid w:val="00BF114C"/>
    <w:rsid w:val="00BF11AD"/>
    <w:rsid w:val="00BF15F8"/>
    <w:rsid w:val="00BF18C9"/>
    <w:rsid w:val="00BF20DD"/>
    <w:rsid w:val="00BF23FA"/>
    <w:rsid w:val="00BF2728"/>
    <w:rsid w:val="00BF2883"/>
    <w:rsid w:val="00BF2A04"/>
    <w:rsid w:val="00BF2F8C"/>
    <w:rsid w:val="00BF34A4"/>
    <w:rsid w:val="00BF3CCC"/>
    <w:rsid w:val="00BF3CF3"/>
    <w:rsid w:val="00BF3D39"/>
    <w:rsid w:val="00BF3DD7"/>
    <w:rsid w:val="00BF40C3"/>
    <w:rsid w:val="00BF42D0"/>
    <w:rsid w:val="00BF49C6"/>
    <w:rsid w:val="00BF49C8"/>
    <w:rsid w:val="00BF4E18"/>
    <w:rsid w:val="00BF4F1A"/>
    <w:rsid w:val="00BF50CD"/>
    <w:rsid w:val="00BF58F1"/>
    <w:rsid w:val="00BF5B5F"/>
    <w:rsid w:val="00BF5C62"/>
    <w:rsid w:val="00BF5C98"/>
    <w:rsid w:val="00BF5D64"/>
    <w:rsid w:val="00BF6015"/>
    <w:rsid w:val="00BF6196"/>
    <w:rsid w:val="00BF6238"/>
    <w:rsid w:val="00BF63C6"/>
    <w:rsid w:val="00BF63D8"/>
    <w:rsid w:val="00BF667D"/>
    <w:rsid w:val="00BF6D09"/>
    <w:rsid w:val="00BF6D59"/>
    <w:rsid w:val="00BF6EF2"/>
    <w:rsid w:val="00BF72CE"/>
    <w:rsid w:val="00BF7A5D"/>
    <w:rsid w:val="00BF7FCC"/>
    <w:rsid w:val="00C00392"/>
    <w:rsid w:val="00C0043F"/>
    <w:rsid w:val="00C0061B"/>
    <w:rsid w:val="00C009AB"/>
    <w:rsid w:val="00C009EF"/>
    <w:rsid w:val="00C011C2"/>
    <w:rsid w:val="00C012C5"/>
    <w:rsid w:val="00C0182F"/>
    <w:rsid w:val="00C018C7"/>
    <w:rsid w:val="00C01976"/>
    <w:rsid w:val="00C01AAC"/>
    <w:rsid w:val="00C022AB"/>
    <w:rsid w:val="00C024E9"/>
    <w:rsid w:val="00C02B16"/>
    <w:rsid w:val="00C030CE"/>
    <w:rsid w:val="00C0319D"/>
    <w:rsid w:val="00C03499"/>
    <w:rsid w:val="00C03618"/>
    <w:rsid w:val="00C036A5"/>
    <w:rsid w:val="00C03EE8"/>
    <w:rsid w:val="00C03FFC"/>
    <w:rsid w:val="00C0425C"/>
    <w:rsid w:val="00C04414"/>
    <w:rsid w:val="00C0483E"/>
    <w:rsid w:val="00C048F8"/>
    <w:rsid w:val="00C04A58"/>
    <w:rsid w:val="00C04C55"/>
    <w:rsid w:val="00C04D1B"/>
    <w:rsid w:val="00C04D29"/>
    <w:rsid w:val="00C052C8"/>
    <w:rsid w:val="00C05615"/>
    <w:rsid w:val="00C057F1"/>
    <w:rsid w:val="00C05805"/>
    <w:rsid w:val="00C05C97"/>
    <w:rsid w:val="00C05D82"/>
    <w:rsid w:val="00C05E42"/>
    <w:rsid w:val="00C05EEA"/>
    <w:rsid w:val="00C05F20"/>
    <w:rsid w:val="00C05FF8"/>
    <w:rsid w:val="00C06119"/>
    <w:rsid w:val="00C06168"/>
    <w:rsid w:val="00C062A5"/>
    <w:rsid w:val="00C0663D"/>
    <w:rsid w:val="00C06908"/>
    <w:rsid w:val="00C069A4"/>
    <w:rsid w:val="00C06DB3"/>
    <w:rsid w:val="00C0773F"/>
    <w:rsid w:val="00C07818"/>
    <w:rsid w:val="00C078F6"/>
    <w:rsid w:val="00C0791E"/>
    <w:rsid w:val="00C07A22"/>
    <w:rsid w:val="00C07D05"/>
    <w:rsid w:val="00C10235"/>
    <w:rsid w:val="00C1028A"/>
    <w:rsid w:val="00C10708"/>
    <w:rsid w:val="00C10772"/>
    <w:rsid w:val="00C10869"/>
    <w:rsid w:val="00C10A99"/>
    <w:rsid w:val="00C10C78"/>
    <w:rsid w:val="00C10D86"/>
    <w:rsid w:val="00C10E20"/>
    <w:rsid w:val="00C10E3A"/>
    <w:rsid w:val="00C11676"/>
    <w:rsid w:val="00C1187C"/>
    <w:rsid w:val="00C118F1"/>
    <w:rsid w:val="00C11A5C"/>
    <w:rsid w:val="00C11A8A"/>
    <w:rsid w:val="00C11D6F"/>
    <w:rsid w:val="00C12267"/>
    <w:rsid w:val="00C122BD"/>
    <w:rsid w:val="00C12CEA"/>
    <w:rsid w:val="00C12DD3"/>
    <w:rsid w:val="00C12E81"/>
    <w:rsid w:val="00C1359F"/>
    <w:rsid w:val="00C136EA"/>
    <w:rsid w:val="00C1382A"/>
    <w:rsid w:val="00C138AE"/>
    <w:rsid w:val="00C13C5A"/>
    <w:rsid w:val="00C13FC5"/>
    <w:rsid w:val="00C14093"/>
    <w:rsid w:val="00C1425C"/>
    <w:rsid w:val="00C14372"/>
    <w:rsid w:val="00C1445A"/>
    <w:rsid w:val="00C1469B"/>
    <w:rsid w:val="00C14904"/>
    <w:rsid w:val="00C14C8E"/>
    <w:rsid w:val="00C14D11"/>
    <w:rsid w:val="00C1507C"/>
    <w:rsid w:val="00C150DD"/>
    <w:rsid w:val="00C151AB"/>
    <w:rsid w:val="00C151DF"/>
    <w:rsid w:val="00C1569A"/>
    <w:rsid w:val="00C15C1B"/>
    <w:rsid w:val="00C1606F"/>
    <w:rsid w:val="00C16082"/>
    <w:rsid w:val="00C16392"/>
    <w:rsid w:val="00C16970"/>
    <w:rsid w:val="00C16A69"/>
    <w:rsid w:val="00C16A90"/>
    <w:rsid w:val="00C16E46"/>
    <w:rsid w:val="00C17147"/>
    <w:rsid w:val="00C171CD"/>
    <w:rsid w:val="00C17289"/>
    <w:rsid w:val="00C1732F"/>
    <w:rsid w:val="00C17D38"/>
    <w:rsid w:val="00C17E65"/>
    <w:rsid w:val="00C17F0B"/>
    <w:rsid w:val="00C17F7C"/>
    <w:rsid w:val="00C20875"/>
    <w:rsid w:val="00C20BA2"/>
    <w:rsid w:val="00C20C37"/>
    <w:rsid w:val="00C20E59"/>
    <w:rsid w:val="00C210B6"/>
    <w:rsid w:val="00C21558"/>
    <w:rsid w:val="00C216F0"/>
    <w:rsid w:val="00C2202F"/>
    <w:rsid w:val="00C221FE"/>
    <w:rsid w:val="00C2231C"/>
    <w:rsid w:val="00C225B8"/>
    <w:rsid w:val="00C2292B"/>
    <w:rsid w:val="00C2297C"/>
    <w:rsid w:val="00C22B05"/>
    <w:rsid w:val="00C22DF1"/>
    <w:rsid w:val="00C22E0B"/>
    <w:rsid w:val="00C2350F"/>
    <w:rsid w:val="00C2406C"/>
    <w:rsid w:val="00C2414B"/>
    <w:rsid w:val="00C245EF"/>
    <w:rsid w:val="00C24608"/>
    <w:rsid w:val="00C24879"/>
    <w:rsid w:val="00C24AC2"/>
    <w:rsid w:val="00C24F2A"/>
    <w:rsid w:val="00C25106"/>
    <w:rsid w:val="00C2524E"/>
    <w:rsid w:val="00C253B1"/>
    <w:rsid w:val="00C25600"/>
    <w:rsid w:val="00C2562C"/>
    <w:rsid w:val="00C25DBC"/>
    <w:rsid w:val="00C25F0B"/>
    <w:rsid w:val="00C260F4"/>
    <w:rsid w:val="00C26213"/>
    <w:rsid w:val="00C266AB"/>
    <w:rsid w:val="00C26789"/>
    <w:rsid w:val="00C26DAC"/>
    <w:rsid w:val="00C26DFA"/>
    <w:rsid w:val="00C26E57"/>
    <w:rsid w:val="00C26F06"/>
    <w:rsid w:val="00C27020"/>
    <w:rsid w:val="00C271DB"/>
    <w:rsid w:val="00C2788C"/>
    <w:rsid w:val="00C27BB7"/>
    <w:rsid w:val="00C27E4B"/>
    <w:rsid w:val="00C301F6"/>
    <w:rsid w:val="00C307F8"/>
    <w:rsid w:val="00C30F79"/>
    <w:rsid w:val="00C30FFB"/>
    <w:rsid w:val="00C31047"/>
    <w:rsid w:val="00C31079"/>
    <w:rsid w:val="00C317B2"/>
    <w:rsid w:val="00C31EF2"/>
    <w:rsid w:val="00C31F7F"/>
    <w:rsid w:val="00C32019"/>
    <w:rsid w:val="00C32148"/>
    <w:rsid w:val="00C3236E"/>
    <w:rsid w:val="00C32498"/>
    <w:rsid w:val="00C325CA"/>
    <w:rsid w:val="00C32799"/>
    <w:rsid w:val="00C32A08"/>
    <w:rsid w:val="00C32D07"/>
    <w:rsid w:val="00C33258"/>
    <w:rsid w:val="00C33284"/>
    <w:rsid w:val="00C332AC"/>
    <w:rsid w:val="00C3330F"/>
    <w:rsid w:val="00C3362D"/>
    <w:rsid w:val="00C33632"/>
    <w:rsid w:val="00C33B40"/>
    <w:rsid w:val="00C33EF9"/>
    <w:rsid w:val="00C34468"/>
    <w:rsid w:val="00C34624"/>
    <w:rsid w:val="00C34720"/>
    <w:rsid w:val="00C34B0E"/>
    <w:rsid w:val="00C34C2D"/>
    <w:rsid w:val="00C34CC4"/>
    <w:rsid w:val="00C34D93"/>
    <w:rsid w:val="00C34E32"/>
    <w:rsid w:val="00C35228"/>
    <w:rsid w:val="00C3540A"/>
    <w:rsid w:val="00C354B2"/>
    <w:rsid w:val="00C354BC"/>
    <w:rsid w:val="00C35624"/>
    <w:rsid w:val="00C36185"/>
    <w:rsid w:val="00C36A10"/>
    <w:rsid w:val="00C36B03"/>
    <w:rsid w:val="00C36C6A"/>
    <w:rsid w:val="00C36F26"/>
    <w:rsid w:val="00C373B5"/>
    <w:rsid w:val="00C376A2"/>
    <w:rsid w:val="00C37760"/>
    <w:rsid w:val="00C4020F"/>
    <w:rsid w:val="00C4070A"/>
    <w:rsid w:val="00C40A2A"/>
    <w:rsid w:val="00C40D53"/>
    <w:rsid w:val="00C40DBA"/>
    <w:rsid w:val="00C413E5"/>
    <w:rsid w:val="00C41849"/>
    <w:rsid w:val="00C41B82"/>
    <w:rsid w:val="00C41DCD"/>
    <w:rsid w:val="00C4211E"/>
    <w:rsid w:val="00C4216E"/>
    <w:rsid w:val="00C42497"/>
    <w:rsid w:val="00C43230"/>
    <w:rsid w:val="00C4327E"/>
    <w:rsid w:val="00C4343E"/>
    <w:rsid w:val="00C4347C"/>
    <w:rsid w:val="00C4367D"/>
    <w:rsid w:val="00C437E9"/>
    <w:rsid w:val="00C43F39"/>
    <w:rsid w:val="00C4412D"/>
    <w:rsid w:val="00C441E4"/>
    <w:rsid w:val="00C44507"/>
    <w:rsid w:val="00C4461C"/>
    <w:rsid w:val="00C44A28"/>
    <w:rsid w:val="00C44B26"/>
    <w:rsid w:val="00C44E8C"/>
    <w:rsid w:val="00C44EAC"/>
    <w:rsid w:val="00C44EB7"/>
    <w:rsid w:val="00C44F1D"/>
    <w:rsid w:val="00C4527F"/>
    <w:rsid w:val="00C45985"/>
    <w:rsid w:val="00C45B96"/>
    <w:rsid w:val="00C45CFE"/>
    <w:rsid w:val="00C4636C"/>
    <w:rsid w:val="00C46755"/>
    <w:rsid w:val="00C46800"/>
    <w:rsid w:val="00C46BEB"/>
    <w:rsid w:val="00C46E7E"/>
    <w:rsid w:val="00C471AD"/>
    <w:rsid w:val="00C4727C"/>
    <w:rsid w:val="00C475B7"/>
    <w:rsid w:val="00C47BF2"/>
    <w:rsid w:val="00C47D76"/>
    <w:rsid w:val="00C47DC9"/>
    <w:rsid w:val="00C50084"/>
    <w:rsid w:val="00C501CE"/>
    <w:rsid w:val="00C50367"/>
    <w:rsid w:val="00C507E0"/>
    <w:rsid w:val="00C507F0"/>
    <w:rsid w:val="00C50F25"/>
    <w:rsid w:val="00C5113E"/>
    <w:rsid w:val="00C51717"/>
    <w:rsid w:val="00C51785"/>
    <w:rsid w:val="00C51B17"/>
    <w:rsid w:val="00C51EBC"/>
    <w:rsid w:val="00C51ED6"/>
    <w:rsid w:val="00C51F93"/>
    <w:rsid w:val="00C525AF"/>
    <w:rsid w:val="00C5321C"/>
    <w:rsid w:val="00C532E5"/>
    <w:rsid w:val="00C533A0"/>
    <w:rsid w:val="00C53768"/>
    <w:rsid w:val="00C53834"/>
    <w:rsid w:val="00C53B55"/>
    <w:rsid w:val="00C53B70"/>
    <w:rsid w:val="00C53E09"/>
    <w:rsid w:val="00C540AE"/>
    <w:rsid w:val="00C54213"/>
    <w:rsid w:val="00C5421E"/>
    <w:rsid w:val="00C5441A"/>
    <w:rsid w:val="00C545BE"/>
    <w:rsid w:val="00C54603"/>
    <w:rsid w:val="00C549B4"/>
    <w:rsid w:val="00C54FDA"/>
    <w:rsid w:val="00C55117"/>
    <w:rsid w:val="00C554FC"/>
    <w:rsid w:val="00C55A40"/>
    <w:rsid w:val="00C55AE2"/>
    <w:rsid w:val="00C56184"/>
    <w:rsid w:val="00C56C7A"/>
    <w:rsid w:val="00C570B0"/>
    <w:rsid w:val="00C57135"/>
    <w:rsid w:val="00C5724E"/>
    <w:rsid w:val="00C5732C"/>
    <w:rsid w:val="00C57493"/>
    <w:rsid w:val="00C576B6"/>
    <w:rsid w:val="00C578DD"/>
    <w:rsid w:val="00C612F7"/>
    <w:rsid w:val="00C613A5"/>
    <w:rsid w:val="00C61456"/>
    <w:rsid w:val="00C61502"/>
    <w:rsid w:val="00C615FE"/>
    <w:rsid w:val="00C619F2"/>
    <w:rsid w:val="00C61B70"/>
    <w:rsid w:val="00C62830"/>
    <w:rsid w:val="00C6287F"/>
    <w:rsid w:val="00C62A07"/>
    <w:rsid w:val="00C62A84"/>
    <w:rsid w:val="00C631DB"/>
    <w:rsid w:val="00C632D8"/>
    <w:rsid w:val="00C6331E"/>
    <w:rsid w:val="00C63335"/>
    <w:rsid w:val="00C63772"/>
    <w:rsid w:val="00C639EF"/>
    <w:rsid w:val="00C63A7F"/>
    <w:rsid w:val="00C63E18"/>
    <w:rsid w:val="00C64568"/>
    <w:rsid w:val="00C646E5"/>
    <w:rsid w:val="00C64810"/>
    <w:rsid w:val="00C64A11"/>
    <w:rsid w:val="00C64ADF"/>
    <w:rsid w:val="00C64EBA"/>
    <w:rsid w:val="00C65346"/>
    <w:rsid w:val="00C65429"/>
    <w:rsid w:val="00C660D9"/>
    <w:rsid w:val="00C66433"/>
    <w:rsid w:val="00C66460"/>
    <w:rsid w:val="00C6649F"/>
    <w:rsid w:val="00C664AC"/>
    <w:rsid w:val="00C667C8"/>
    <w:rsid w:val="00C6681F"/>
    <w:rsid w:val="00C66B6C"/>
    <w:rsid w:val="00C66EE5"/>
    <w:rsid w:val="00C66F67"/>
    <w:rsid w:val="00C67425"/>
    <w:rsid w:val="00C67794"/>
    <w:rsid w:val="00C701DB"/>
    <w:rsid w:val="00C70257"/>
    <w:rsid w:val="00C705AA"/>
    <w:rsid w:val="00C70D36"/>
    <w:rsid w:val="00C70DA1"/>
    <w:rsid w:val="00C710CE"/>
    <w:rsid w:val="00C712EC"/>
    <w:rsid w:val="00C713C5"/>
    <w:rsid w:val="00C71769"/>
    <w:rsid w:val="00C71BD8"/>
    <w:rsid w:val="00C71C0A"/>
    <w:rsid w:val="00C72237"/>
    <w:rsid w:val="00C726BE"/>
    <w:rsid w:val="00C72D19"/>
    <w:rsid w:val="00C72DD7"/>
    <w:rsid w:val="00C7301A"/>
    <w:rsid w:val="00C73039"/>
    <w:rsid w:val="00C73217"/>
    <w:rsid w:val="00C73479"/>
    <w:rsid w:val="00C7347A"/>
    <w:rsid w:val="00C7370A"/>
    <w:rsid w:val="00C73B6B"/>
    <w:rsid w:val="00C73CA9"/>
    <w:rsid w:val="00C73E79"/>
    <w:rsid w:val="00C73E98"/>
    <w:rsid w:val="00C74120"/>
    <w:rsid w:val="00C7463F"/>
    <w:rsid w:val="00C749B9"/>
    <w:rsid w:val="00C74FB3"/>
    <w:rsid w:val="00C75208"/>
    <w:rsid w:val="00C75457"/>
    <w:rsid w:val="00C75565"/>
    <w:rsid w:val="00C7682D"/>
    <w:rsid w:val="00C7688C"/>
    <w:rsid w:val="00C76896"/>
    <w:rsid w:val="00C76D9B"/>
    <w:rsid w:val="00C779C8"/>
    <w:rsid w:val="00C77F94"/>
    <w:rsid w:val="00C8007B"/>
    <w:rsid w:val="00C80115"/>
    <w:rsid w:val="00C8022C"/>
    <w:rsid w:val="00C806F6"/>
    <w:rsid w:val="00C80A07"/>
    <w:rsid w:val="00C80A39"/>
    <w:rsid w:val="00C80BC1"/>
    <w:rsid w:val="00C80D14"/>
    <w:rsid w:val="00C80D9B"/>
    <w:rsid w:val="00C818FE"/>
    <w:rsid w:val="00C81A94"/>
    <w:rsid w:val="00C81C99"/>
    <w:rsid w:val="00C81DD1"/>
    <w:rsid w:val="00C82748"/>
    <w:rsid w:val="00C82C6E"/>
    <w:rsid w:val="00C83238"/>
    <w:rsid w:val="00C83419"/>
    <w:rsid w:val="00C83634"/>
    <w:rsid w:val="00C83841"/>
    <w:rsid w:val="00C83ACF"/>
    <w:rsid w:val="00C83AFB"/>
    <w:rsid w:val="00C8454F"/>
    <w:rsid w:val="00C845D4"/>
    <w:rsid w:val="00C8466F"/>
    <w:rsid w:val="00C8471E"/>
    <w:rsid w:val="00C847AC"/>
    <w:rsid w:val="00C84B1B"/>
    <w:rsid w:val="00C84F35"/>
    <w:rsid w:val="00C84F64"/>
    <w:rsid w:val="00C85197"/>
    <w:rsid w:val="00C8538B"/>
    <w:rsid w:val="00C85808"/>
    <w:rsid w:val="00C860AA"/>
    <w:rsid w:val="00C86419"/>
    <w:rsid w:val="00C865D9"/>
    <w:rsid w:val="00C868BB"/>
    <w:rsid w:val="00C869A1"/>
    <w:rsid w:val="00C86CFF"/>
    <w:rsid w:val="00C86E39"/>
    <w:rsid w:val="00C86E43"/>
    <w:rsid w:val="00C86F90"/>
    <w:rsid w:val="00C87097"/>
    <w:rsid w:val="00C87269"/>
    <w:rsid w:val="00C8728D"/>
    <w:rsid w:val="00C87377"/>
    <w:rsid w:val="00C8785C"/>
    <w:rsid w:val="00C87B6F"/>
    <w:rsid w:val="00C87C2D"/>
    <w:rsid w:val="00C87D02"/>
    <w:rsid w:val="00C87D47"/>
    <w:rsid w:val="00C903DA"/>
    <w:rsid w:val="00C904E5"/>
    <w:rsid w:val="00C9062F"/>
    <w:rsid w:val="00C90904"/>
    <w:rsid w:val="00C90DBD"/>
    <w:rsid w:val="00C912A4"/>
    <w:rsid w:val="00C91C44"/>
    <w:rsid w:val="00C91C57"/>
    <w:rsid w:val="00C91F3C"/>
    <w:rsid w:val="00C92032"/>
    <w:rsid w:val="00C92142"/>
    <w:rsid w:val="00C92415"/>
    <w:rsid w:val="00C9277B"/>
    <w:rsid w:val="00C92955"/>
    <w:rsid w:val="00C92C28"/>
    <w:rsid w:val="00C93403"/>
    <w:rsid w:val="00C939CE"/>
    <w:rsid w:val="00C93A40"/>
    <w:rsid w:val="00C94261"/>
    <w:rsid w:val="00C94499"/>
    <w:rsid w:val="00C94567"/>
    <w:rsid w:val="00C94807"/>
    <w:rsid w:val="00C94863"/>
    <w:rsid w:val="00C94A15"/>
    <w:rsid w:val="00C94CC7"/>
    <w:rsid w:val="00C94D66"/>
    <w:rsid w:val="00C9514D"/>
    <w:rsid w:val="00C954D8"/>
    <w:rsid w:val="00C95C4E"/>
    <w:rsid w:val="00C95CE2"/>
    <w:rsid w:val="00C96078"/>
    <w:rsid w:val="00C963AD"/>
    <w:rsid w:val="00C964A2"/>
    <w:rsid w:val="00C966EC"/>
    <w:rsid w:val="00C96740"/>
    <w:rsid w:val="00C96807"/>
    <w:rsid w:val="00C970F4"/>
    <w:rsid w:val="00C971DE"/>
    <w:rsid w:val="00C9751C"/>
    <w:rsid w:val="00C97577"/>
    <w:rsid w:val="00C978E7"/>
    <w:rsid w:val="00C97A66"/>
    <w:rsid w:val="00C97A85"/>
    <w:rsid w:val="00C97E5C"/>
    <w:rsid w:val="00CA052D"/>
    <w:rsid w:val="00CA09B3"/>
    <w:rsid w:val="00CA0D00"/>
    <w:rsid w:val="00CA110B"/>
    <w:rsid w:val="00CA1436"/>
    <w:rsid w:val="00CA156D"/>
    <w:rsid w:val="00CA1936"/>
    <w:rsid w:val="00CA1C71"/>
    <w:rsid w:val="00CA2816"/>
    <w:rsid w:val="00CA2A9F"/>
    <w:rsid w:val="00CA2AA0"/>
    <w:rsid w:val="00CA2C31"/>
    <w:rsid w:val="00CA2D94"/>
    <w:rsid w:val="00CA2FE8"/>
    <w:rsid w:val="00CA3159"/>
    <w:rsid w:val="00CA335A"/>
    <w:rsid w:val="00CA33ED"/>
    <w:rsid w:val="00CA3531"/>
    <w:rsid w:val="00CA39CF"/>
    <w:rsid w:val="00CA3BCA"/>
    <w:rsid w:val="00CA4BBE"/>
    <w:rsid w:val="00CA4DDA"/>
    <w:rsid w:val="00CA4EB1"/>
    <w:rsid w:val="00CA5282"/>
    <w:rsid w:val="00CA5516"/>
    <w:rsid w:val="00CA5594"/>
    <w:rsid w:val="00CA55FA"/>
    <w:rsid w:val="00CA5A09"/>
    <w:rsid w:val="00CA5EB2"/>
    <w:rsid w:val="00CA67C1"/>
    <w:rsid w:val="00CA6A96"/>
    <w:rsid w:val="00CA6E8D"/>
    <w:rsid w:val="00CA6FC6"/>
    <w:rsid w:val="00CA722A"/>
    <w:rsid w:val="00CA722D"/>
    <w:rsid w:val="00CA7279"/>
    <w:rsid w:val="00CA72FC"/>
    <w:rsid w:val="00CA751B"/>
    <w:rsid w:val="00CA7A84"/>
    <w:rsid w:val="00CA7BEB"/>
    <w:rsid w:val="00CA7D27"/>
    <w:rsid w:val="00CA7E14"/>
    <w:rsid w:val="00CA7E82"/>
    <w:rsid w:val="00CA7F4E"/>
    <w:rsid w:val="00CB04ED"/>
    <w:rsid w:val="00CB06F8"/>
    <w:rsid w:val="00CB0939"/>
    <w:rsid w:val="00CB0B8C"/>
    <w:rsid w:val="00CB0BCB"/>
    <w:rsid w:val="00CB0D8F"/>
    <w:rsid w:val="00CB1026"/>
    <w:rsid w:val="00CB1176"/>
    <w:rsid w:val="00CB1376"/>
    <w:rsid w:val="00CB1601"/>
    <w:rsid w:val="00CB1785"/>
    <w:rsid w:val="00CB183B"/>
    <w:rsid w:val="00CB1A6F"/>
    <w:rsid w:val="00CB1B08"/>
    <w:rsid w:val="00CB26D9"/>
    <w:rsid w:val="00CB2CDC"/>
    <w:rsid w:val="00CB35AB"/>
    <w:rsid w:val="00CB3617"/>
    <w:rsid w:val="00CB385F"/>
    <w:rsid w:val="00CB3B3B"/>
    <w:rsid w:val="00CB3BAF"/>
    <w:rsid w:val="00CB3DD3"/>
    <w:rsid w:val="00CB3E0F"/>
    <w:rsid w:val="00CB4097"/>
    <w:rsid w:val="00CB45D5"/>
    <w:rsid w:val="00CB4724"/>
    <w:rsid w:val="00CB47FA"/>
    <w:rsid w:val="00CB49B0"/>
    <w:rsid w:val="00CB49B3"/>
    <w:rsid w:val="00CB4B30"/>
    <w:rsid w:val="00CB4C90"/>
    <w:rsid w:val="00CB4D4C"/>
    <w:rsid w:val="00CB4FAF"/>
    <w:rsid w:val="00CB50F7"/>
    <w:rsid w:val="00CB52AF"/>
    <w:rsid w:val="00CB53E5"/>
    <w:rsid w:val="00CB58C7"/>
    <w:rsid w:val="00CB5C91"/>
    <w:rsid w:val="00CB637A"/>
    <w:rsid w:val="00CB6761"/>
    <w:rsid w:val="00CB68C6"/>
    <w:rsid w:val="00CB6AEB"/>
    <w:rsid w:val="00CB72B9"/>
    <w:rsid w:val="00CB7375"/>
    <w:rsid w:val="00CB7405"/>
    <w:rsid w:val="00CB766B"/>
    <w:rsid w:val="00CB77AB"/>
    <w:rsid w:val="00CB77C6"/>
    <w:rsid w:val="00CB7E24"/>
    <w:rsid w:val="00CB7E5F"/>
    <w:rsid w:val="00CB7F83"/>
    <w:rsid w:val="00CC05AA"/>
    <w:rsid w:val="00CC0665"/>
    <w:rsid w:val="00CC069A"/>
    <w:rsid w:val="00CC076D"/>
    <w:rsid w:val="00CC0BCF"/>
    <w:rsid w:val="00CC0EA1"/>
    <w:rsid w:val="00CC0EE2"/>
    <w:rsid w:val="00CC10F2"/>
    <w:rsid w:val="00CC1125"/>
    <w:rsid w:val="00CC179C"/>
    <w:rsid w:val="00CC1E97"/>
    <w:rsid w:val="00CC2318"/>
    <w:rsid w:val="00CC272B"/>
    <w:rsid w:val="00CC2753"/>
    <w:rsid w:val="00CC30DF"/>
    <w:rsid w:val="00CC3968"/>
    <w:rsid w:val="00CC3D8F"/>
    <w:rsid w:val="00CC3E44"/>
    <w:rsid w:val="00CC3F46"/>
    <w:rsid w:val="00CC3FC2"/>
    <w:rsid w:val="00CC41B2"/>
    <w:rsid w:val="00CC450B"/>
    <w:rsid w:val="00CC451D"/>
    <w:rsid w:val="00CC4A40"/>
    <w:rsid w:val="00CC4A9C"/>
    <w:rsid w:val="00CC4C32"/>
    <w:rsid w:val="00CC4D76"/>
    <w:rsid w:val="00CC51D4"/>
    <w:rsid w:val="00CC527B"/>
    <w:rsid w:val="00CC57BC"/>
    <w:rsid w:val="00CC5ABE"/>
    <w:rsid w:val="00CC5DBC"/>
    <w:rsid w:val="00CC5EBE"/>
    <w:rsid w:val="00CC61EB"/>
    <w:rsid w:val="00CC63D1"/>
    <w:rsid w:val="00CC67DA"/>
    <w:rsid w:val="00CC6960"/>
    <w:rsid w:val="00CC6AB9"/>
    <w:rsid w:val="00CC7105"/>
    <w:rsid w:val="00CC7285"/>
    <w:rsid w:val="00CC769D"/>
    <w:rsid w:val="00CC7954"/>
    <w:rsid w:val="00CC7E2F"/>
    <w:rsid w:val="00CD0198"/>
    <w:rsid w:val="00CD02EA"/>
    <w:rsid w:val="00CD02EF"/>
    <w:rsid w:val="00CD030F"/>
    <w:rsid w:val="00CD0A77"/>
    <w:rsid w:val="00CD0BA0"/>
    <w:rsid w:val="00CD0D51"/>
    <w:rsid w:val="00CD0D59"/>
    <w:rsid w:val="00CD0DBD"/>
    <w:rsid w:val="00CD12F5"/>
    <w:rsid w:val="00CD154D"/>
    <w:rsid w:val="00CD1864"/>
    <w:rsid w:val="00CD1A19"/>
    <w:rsid w:val="00CD1BDD"/>
    <w:rsid w:val="00CD1C86"/>
    <w:rsid w:val="00CD1DF8"/>
    <w:rsid w:val="00CD21B8"/>
    <w:rsid w:val="00CD2709"/>
    <w:rsid w:val="00CD2780"/>
    <w:rsid w:val="00CD297D"/>
    <w:rsid w:val="00CD2ADC"/>
    <w:rsid w:val="00CD2E01"/>
    <w:rsid w:val="00CD30A2"/>
    <w:rsid w:val="00CD3170"/>
    <w:rsid w:val="00CD3594"/>
    <w:rsid w:val="00CD362E"/>
    <w:rsid w:val="00CD379D"/>
    <w:rsid w:val="00CD398F"/>
    <w:rsid w:val="00CD4024"/>
    <w:rsid w:val="00CD447E"/>
    <w:rsid w:val="00CD4777"/>
    <w:rsid w:val="00CD49CD"/>
    <w:rsid w:val="00CD4CC3"/>
    <w:rsid w:val="00CD4F09"/>
    <w:rsid w:val="00CD52E0"/>
    <w:rsid w:val="00CD53C0"/>
    <w:rsid w:val="00CD5556"/>
    <w:rsid w:val="00CD5616"/>
    <w:rsid w:val="00CD5821"/>
    <w:rsid w:val="00CD5A7D"/>
    <w:rsid w:val="00CD5C79"/>
    <w:rsid w:val="00CD5FA5"/>
    <w:rsid w:val="00CD6023"/>
    <w:rsid w:val="00CD6041"/>
    <w:rsid w:val="00CD66A0"/>
    <w:rsid w:val="00CD69D7"/>
    <w:rsid w:val="00CD6AC7"/>
    <w:rsid w:val="00CD7897"/>
    <w:rsid w:val="00CD7B3A"/>
    <w:rsid w:val="00CD7C0D"/>
    <w:rsid w:val="00CE029C"/>
    <w:rsid w:val="00CE04C7"/>
    <w:rsid w:val="00CE05D2"/>
    <w:rsid w:val="00CE093E"/>
    <w:rsid w:val="00CE172D"/>
    <w:rsid w:val="00CE19C1"/>
    <w:rsid w:val="00CE1C74"/>
    <w:rsid w:val="00CE1E21"/>
    <w:rsid w:val="00CE1F19"/>
    <w:rsid w:val="00CE1F33"/>
    <w:rsid w:val="00CE2168"/>
    <w:rsid w:val="00CE296D"/>
    <w:rsid w:val="00CE31EE"/>
    <w:rsid w:val="00CE379B"/>
    <w:rsid w:val="00CE3DA6"/>
    <w:rsid w:val="00CE3E0A"/>
    <w:rsid w:val="00CE40CF"/>
    <w:rsid w:val="00CE42BA"/>
    <w:rsid w:val="00CE4B94"/>
    <w:rsid w:val="00CE4B96"/>
    <w:rsid w:val="00CE4D27"/>
    <w:rsid w:val="00CE4E39"/>
    <w:rsid w:val="00CE5126"/>
    <w:rsid w:val="00CE52F2"/>
    <w:rsid w:val="00CE56C5"/>
    <w:rsid w:val="00CE5AA4"/>
    <w:rsid w:val="00CE5B76"/>
    <w:rsid w:val="00CE5BDE"/>
    <w:rsid w:val="00CE5CD6"/>
    <w:rsid w:val="00CE5D24"/>
    <w:rsid w:val="00CE5DCE"/>
    <w:rsid w:val="00CE619C"/>
    <w:rsid w:val="00CE6261"/>
    <w:rsid w:val="00CE6496"/>
    <w:rsid w:val="00CE66B3"/>
    <w:rsid w:val="00CE685C"/>
    <w:rsid w:val="00CE698E"/>
    <w:rsid w:val="00CE6C8F"/>
    <w:rsid w:val="00CE6F05"/>
    <w:rsid w:val="00CE70C8"/>
    <w:rsid w:val="00CE7B96"/>
    <w:rsid w:val="00CF0241"/>
    <w:rsid w:val="00CF08EE"/>
    <w:rsid w:val="00CF0C8E"/>
    <w:rsid w:val="00CF11C9"/>
    <w:rsid w:val="00CF1361"/>
    <w:rsid w:val="00CF1488"/>
    <w:rsid w:val="00CF1880"/>
    <w:rsid w:val="00CF18B3"/>
    <w:rsid w:val="00CF18D9"/>
    <w:rsid w:val="00CF1A99"/>
    <w:rsid w:val="00CF1F05"/>
    <w:rsid w:val="00CF216A"/>
    <w:rsid w:val="00CF24CB"/>
    <w:rsid w:val="00CF25FB"/>
    <w:rsid w:val="00CF2892"/>
    <w:rsid w:val="00CF2A12"/>
    <w:rsid w:val="00CF2BE4"/>
    <w:rsid w:val="00CF2D17"/>
    <w:rsid w:val="00CF2D4C"/>
    <w:rsid w:val="00CF2F0E"/>
    <w:rsid w:val="00CF3105"/>
    <w:rsid w:val="00CF3152"/>
    <w:rsid w:val="00CF32F6"/>
    <w:rsid w:val="00CF3385"/>
    <w:rsid w:val="00CF3527"/>
    <w:rsid w:val="00CF37AB"/>
    <w:rsid w:val="00CF39FE"/>
    <w:rsid w:val="00CF3DC1"/>
    <w:rsid w:val="00CF3E3E"/>
    <w:rsid w:val="00CF3EB7"/>
    <w:rsid w:val="00CF4167"/>
    <w:rsid w:val="00CF45FD"/>
    <w:rsid w:val="00CF463C"/>
    <w:rsid w:val="00CF4650"/>
    <w:rsid w:val="00CF4857"/>
    <w:rsid w:val="00CF4937"/>
    <w:rsid w:val="00CF4ACA"/>
    <w:rsid w:val="00CF4D99"/>
    <w:rsid w:val="00CF54E0"/>
    <w:rsid w:val="00CF5675"/>
    <w:rsid w:val="00CF5B98"/>
    <w:rsid w:val="00CF5CC4"/>
    <w:rsid w:val="00CF5F5E"/>
    <w:rsid w:val="00CF5FCF"/>
    <w:rsid w:val="00CF60E8"/>
    <w:rsid w:val="00CF6450"/>
    <w:rsid w:val="00CF6542"/>
    <w:rsid w:val="00CF6740"/>
    <w:rsid w:val="00CF6782"/>
    <w:rsid w:val="00CF6BD7"/>
    <w:rsid w:val="00CF6E2C"/>
    <w:rsid w:val="00CF711E"/>
    <w:rsid w:val="00CF7460"/>
    <w:rsid w:val="00CF7550"/>
    <w:rsid w:val="00CF75A7"/>
    <w:rsid w:val="00CF7AA4"/>
    <w:rsid w:val="00CF7B97"/>
    <w:rsid w:val="00CF7FED"/>
    <w:rsid w:val="00D00432"/>
    <w:rsid w:val="00D00505"/>
    <w:rsid w:val="00D00515"/>
    <w:rsid w:val="00D005A1"/>
    <w:rsid w:val="00D00605"/>
    <w:rsid w:val="00D00C13"/>
    <w:rsid w:val="00D00C42"/>
    <w:rsid w:val="00D00E00"/>
    <w:rsid w:val="00D00E41"/>
    <w:rsid w:val="00D0108D"/>
    <w:rsid w:val="00D01199"/>
    <w:rsid w:val="00D01271"/>
    <w:rsid w:val="00D01474"/>
    <w:rsid w:val="00D016C0"/>
    <w:rsid w:val="00D01862"/>
    <w:rsid w:val="00D01A0F"/>
    <w:rsid w:val="00D0230E"/>
    <w:rsid w:val="00D02350"/>
    <w:rsid w:val="00D026B9"/>
    <w:rsid w:val="00D02757"/>
    <w:rsid w:val="00D0360D"/>
    <w:rsid w:val="00D036B9"/>
    <w:rsid w:val="00D036CE"/>
    <w:rsid w:val="00D03F2C"/>
    <w:rsid w:val="00D0403E"/>
    <w:rsid w:val="00D0434F"/>
    <w:rsid w:val="00D043E5"/>
    <w:rsid w:val="00D04662"/>
    <w:rsid w:val="00D047C2"/>
    <w:rsid w:val="00D0480C"/>
    <w:rsid w:val="00D04899"/>
    <w:rsid w:val="00D048A4"/>
    <w:rsid w:val="00D04AE1"/>
    <w:rsid w:val="00D04FBD"/>
    <w:rsid w:val="00D051C5"/>
    <w:rsid w:val="00D052BC"/>
    <w:rsid w:val="00D055B8"/>
    <w:rsid w:val="00D05631"/>
    <w:rsid w:val="00D0568C"/>
    <w:rsid w:val="00D056CB"/>
    <w:rsid w:val="00D05863"/>
    <w:rsid w:val="00D05A0F"/>
    <w:rsid w:val="00D05CFD"/>
    <w:rsid w:val="00D05F2C"/>
    <w:rsid w:val="00D06467"/>
    <w:rsid w:val="00D06A1E"/>
    <w:rsid w:val="00D07475"/>
    <w:rsid w:val="00D07482"/>
    <w:rsid w:val="00D07FAD"/>
    <w:rsid w:val="00D1001C"/>
    <w:rsid w:val="00D10522"/>
    <w:rsid w:val="00D105B8"/>
    <w:rsid w:val="00D105E1"/>
    <w:rsid w:val="00D10723"/>
    <w:rsid w:val="00D10A1E"/>
    <w:rsid w:val="00D10C19"/>
    <w:rsid w:val="00D10DC9"/>
    <w:rsid w:val="00D10F0B"/>
    <w:rsid w:val="00D10F84"/>
    <w:rsid w:val="00D10FB3"/>
    <w:rsid w:val="00D11089"/>
    <w:rsid w:val="00D111FD"/>
    <w:rsid w:val="00D11739"/>
    <w:rsid w:val="00D1199B"/>
    <w:rsid w:val="00D11BD3"/>
    <w:rsid w:val="00D11CAC"/>
    <w:rsid w:val="00D11E60"/>
    <w:rsid w:val="00D12649"/>
    <w:rsid w:val="00D12991"/>
    <w:rsid w:val="00D12C1A"/>
    <w:rsid w:val="00D12CF7"/>
    <w:rsid w:val="00D12D4F"/>
    <w:rsid w:val="00D1311C"/>
    <w:rsid w:val="00D13435"/>
    <w:rsid w:val="00D13488"/>
    <w:rsid w:val="00D1365C"/>
    <w:rsid w:val="00D1385D"/>
    <w:rsid w:val="00D13A91"/>
    <w:rsid w:val="00D13DB9"/>
    <w:rsid w:val="00D13E98"/>
    <w:rsid w:val="00D1437B"/>
    <w:rsid w:val="00D14430"/>
    <w:rsid w:val="00D14626"/>
    <w:rsid w:val="00D14699"/>
    <w:rsid w:val="00D14A20"/>
    <w:rsid w:val="00D14AD5"/>
    <w:rsid w:val="00D14D95"/>
    <w:rsid w:val="00D1514D"/>
    <w:rsid w:val="00D1516B"/>
    <w:rsid w:val="00D15232"/>
    <w:rsid w:val="00D156C6"/>
    <w:rsid w:val="00D159FA"/>
    <w:rsid w:val="00D15DB6"/>
    <w:rsid w:val="00D161A5"/>
    <w:rsid w:val="00D167E0"/>
    <w:rsid w:val="00D168E8"/>
    <w:rsid w:val="00D169FB"/>
    <w:rsid w:val="00D16D1C"/>
    <w:rsid w:val="00D16D1D"/>
    <w:rsid w:val="00D17B87"/>
    <w:rsid w:val="00D17D61"/>
    <w:rsid w:val="00D20482"/>
    <w:rsid w:val="00D20679"/>
    <w:rsid w:val="00D206E5"/>
    <w:rsid w:val="00D20875"/>
    <w:rsid w:val="00D20A72"/>
    <w:rsid w:val="00D20AC2"/>
    <w:rsid w:val="00D20D7C"/>
    <w:rsid w:val="00D20F27"/>
    <w:rsid w:val="00D21227"/>
    <w:rsid w:val="00D21294"/>
    <w:rsid w:val="00D212CD"/>
    <w:rsid w:val="00D212F3"/>
    <w:rsid w:val="00D215D7"/>
    <w:rsid w:val="00D21B38"/>
    <w:rsid w:val="00D21B95"/>
    <w:rsid w:val="00D21BFC"/>
    <w:rsid w:val="00D21EB8"/>
    <w:rsid w:val="00D2220B"/>
    <w:rsid w:val="00D22498"/>
    <w:rsid w:val="00D226D7"/>
    <w:rsid w:val="00D22CD6"/>
    <w:rsid w:val="00D22FED"/>
    <w:rsid w:val="00D233A6"/>
    <w:rsid w:val="00D241F1"/>
    <w:rsid w:val="00D24382"/>
    <w:rsid w:val="00D24AF8"/>
    <w:rsid w:val="00D24D74"/>
    <w:rsid w:val="00D251BC"/>
    <w:rsid w:val="00D2529E"/>
    <w:rsid w:val="00D252BE"/>
    <w:rsid w:val="00D25935"/>
    <w:rsid w:val="00D25AD6"/>
    <w:rsid w:val="00D25B82"/>
    <w:rsid w:val="00D25C39"/>
    <w:rsid w:val="00D25C89"/>
    <w:rsid w:val="00D25CB2"/>
    <w:rsid w:val="00D25DDA"/>
    <w:rsid w:val="00D26A60"/>
    <w:rsid w:val="00D26E1E"/>
    <w:rsid w:val="00D26E4C"/>
    <w:rsid w:val="00D26E60"/>
    <w:rsid w:val="00D27289"/>
    <w:rsid w:val="00D2732A"/>
    <w:rsid w:val="00D27479"/>
    <w:rsid w:val="00D274AF"/>
    <w:rsid w:val="00D274C2"/>
    <w:rsid w:val="00D2782D"/>
    <w:rsid w:val="00D27879"/>
    <w:rsid w:val="00D27885"/>
    <w:rsid w:val="00D278F7"/>
    <w:rsid w:val="00D27CEB"/>
    <w:rsid w:val="00D27DDE"/>
    <w:rsid w:val="00D27E28"/>
    <w:rsid w:val="00D27F15"/>
    <w:rsid w:val="00D27FBF"/>
    <w:rsid w:val="00D302D5"/>
    <w:rsid w:val="00D30763"/>
    <w:rsid w:val="00D307AE"/>
    <w:rsid w:val="00D31028"/>
    <w:rsid w:val="00D31090"/>
    <w:rsid w:val="00D314ED"/>
    <w:rsid w:val="00D3150B"/>
    <w:rsid w:val="00D3194E"/>
    <w:rsid w:val="00D31A08"/>
    <w:rsid w:val="00D31D10"/>
    <w:rsid w:val="00D31E59"/>
    <w:rsid w:val="00D31E5F"/>
    <w:rsid w:val="00D31EFE"/>
    <w:rsid w:val="00D31F8E"/>
    <w:rsid w:val="00D320E4"/>
    <w:rsid w:val="00D327E8"/>
    <w:rsid w:val="00D32F31"/>
    <w:rsid w:val="00D33542"/>
    <w:rsid w:val="00D336CB"/>
    <w:rsid w:val="00D33990"/>
    <w:rsid w:val="00D33F43"/>
    <w:rsid w:val="00D34175"/>
    <w:rsid w:val="00D34A7F"/>
    <w:rsid w:val="00D34EE5"/>
    <w:rsid w:val="00D34FE8"/>
    <w:rsid w:val="00D35141"/>
    <w:rsid w:val="00D35193"/>
    <w:rsid w:val="00D351DD"/>
    <w:rsid w:val="00D35255"/>
    <w:rsid w:val="00D35681"/>
    <w:rsid w:val="00D357B9"/>
    <w:rsid w:val="00D35EB0"/>
    <w:rsid w:val="00D35FCA"/>
    <w:rsid w:val="00D360E9"/>
    <w:rsid w:val="00D360EA"/>
    <w:rsid w:val="00D36117"/>
    <w:rsid w:val="00D3614A"/>
    <w:rsid w:val="00D3669A"/>
    <w:rsid w:val="00D36B46"/>
    <w:rsid w:val="00D36F24"/>
    <w:rsid w:val="00D37002"/>
    <w:rsid w:val="00D374AC"/>
    <w:rsid w:val="00D37612"/>
    <w:rsid w:val="00D3781D"/>
    <w:rsid w:val="00D37B67"/>
    <w:rsid w:val="00D37E28"/>
    <w:rsid w:val="00D37F18"/>
    <w:rsid w:val="00D40076"/>
    <w:rsid w:val="00D40125"/>
    <w:rsid w:val="00D404AF"/>
    <w:rsid w:val="00D4085F"/>
    <w:rsid w:val="00D40BFA"/>
    <w:rsid w:val="00D40FF7"/>
    <w:rsid w:val="00D41227"/>
    <w:rsid w:val="00D413D7"/>
    <w:rsid w:val="00D416A0"/>
    <w:rsid w:val="00D41DB8"/>
    <w:rsid w:val="00D41FB7"/>
    <w:rsid w:val="00D42186"/>
    <w:rsid w:val="00D42254"/>
    <w:rsid w:val="00D42433"/>
    <w:rsid w:val="00D42D72"/>
    <w:rsid w:val="00D430B1"/>
    <w:rsid w:val="00D43483"/>
    <w:rsid w:val="00D434A6"/>
    <w:rsid w:val="00D434AE"/>
    <w:rsid w:val="00D437C6"/>
    <w:rsid w:val="00D439A8"/>
    <w:rsid w:val="00D43B11"/>
    <w:rsid w:val="00D44007"/>
    <w:rsid w:val="00D44263"/>
    <w:rsid w:val="00D446CE"/>
    <w:rsid w:val="00D446F3"/>
    <w:rsid w:val="00D44715"/>
    <w:rsid w:val="00D44AA9"/>
    <w:rsid w:val="00D44CF7"/>
    <w:rsid w:val="00D44F8A"/>
    <w:rsid w:val="00D450F0"/>
    <w:rsid w:val="00D45120"/>
    <w:rsid w:val="00D45209"/>
    <w:rsid w:val="00D45334"/>
    <w:rsid w:val="00D45CB3"/>
    <w:rsid w:val="00D462DE"/>
    <w:rsid w:val="00D464B2"/>
    <w:rsid w:val="00D46524"/>
    <w:rsid w:val="00D467B9"/>
    <w:rsid w:val="00D47209"/>
    <w:rsid w:val="00D47681"/>
    <w:rsid w:val="00D477AC"/>
    <w:rsid w:val="00D47AAC"/>
    <w:rsid w:val="00D47DC2"/>
    <w:rsid w:val="00D500FC"/>
    <w:rsid w:val="00D501D6"/>
    <w:rsid w:val="00D50765"/>
    <w:rsid w:val="00D509B7"/>
    <w:rsid w:val="00D51340"/>
    <w:rsid w:val="00D51355"/>
    <w:rsid w:val="00D51698"/>
    <w:rsid w:val="00D51B69"/>
    <w:rsid w:val="00D5224D"/>
    <w:rsid w:val="00D52626"/>
    <w:rsid w:val="00D52708"/>
    <w:rsid w:val="00D52A91"/>
    <w:rsid w:val="00D534C0"/>
    <w:rsid w:val="00D53CAA"/>
    <w:rsid w:val="00D53E98"/>
    <w:rsid w:val="00D5401A"/>
    <w:rsid w:val="00D542B7"/>
    <w:rsid w:val="00D54663"/>
    <w:rsid w:val="00D549DC"/>
    <w:rsid w:val="00D54AC5"/>
    <w:rsid w:val="00D54F68"/>
    <w:rsid w:val="00D55485"/>
    <w:rsid w:val="00D554EC"/>
    <w:rsid w:val="00D55592"/>
    <w:rsid w:val="00D55686"/>
    <w:rsid w:val="00D559DC"/>
    <w:rsid w:val="00D55B68"/>
    <w:rsid w:val="00D55D49"/>
    <w:rsid w:val="00D55DAD"/>
    <w:rsid w:val="00D55E26"/>
    <w:rsid w:val="00D55EE9"/>
    <w:rsid w:val="00D56880"/>
    <w:rsid w:val="00D56A18"/>
    <w:rsid w:val="00D5781A"/>
    <w:rsid w:val="00D57AC4"/>
    <w:rsid w:val="00D57B0A"/>
    <w:rsid w:val="00D57B55"/>
    <w:rsid w:val="00D57EA8"/>
    <w:rsid w:val="00D57F81"/>
    <w:rsid w:val="00D57FF8"/>
    <w:rsid w:val="00D6012C"/>
    <w:rsid w:val="00D6025E"/>
    <w:rsid w:val="00D603D5"/>
    <w:rsid w:val="00D60752"/>
    <w:rsid w:val="00D607F1"/>
    <w:rsid w:val="00D60A83"/>
    <w:rsid w:val="00D60AE1"/>
    <w:rsid w:val="00D60EC3"/>
    <w:rsid w:val="00D6152F"/>
    <w:rsid w:val="00D615FC"/>
    <w:rsid w:val="00D6180A"/>
    <w:rsid w:val="00D619B8"/>
    <w:rsid w:val="00D61A6D"/>
    <w:rsid w:val="00D61C73"/>
    <w:rsid w:val="00D62034"/>
    <w:rsid w:val="00D622C7"/>
    <w:rsid w:val="00D6284F"/>
    <w:rsid w:val="00D62EAA"/>
    <w:rsid w:val="00D633C6"/>
    <w:rsid w:val="00D636EE"/>
    <w:rsid w:val="00D6384E"/>
    <w:rsid w:val="00D64004"/>
    <w:rsid w:val="00D6411B"/>
    <w:rsid w:val="00D6417E"/>
    <w:rsid w:val="00D64A0F"/>
    <w:rsid w:val="00D64CBF"/>
    <w:rsid w:val="00D64D07"/>
    <w:rsid w:val="00D651E0"/>
    <w:rsid w:val="00D6537E"/>
    <w:rsid w:val="00D65383"/>
    <w:rsid w:val="00D6588B"/>
    <w:rsid w:val="00D659A6"/>
    <w:rsid w:val="00D65F20"/>
    <w:rsid w:val="00D66316"/>
    <w:rsid w:val="00D665ED"/>
    <w:rsid w:val="00D66601"/>
    <w:rsid w:val="00D666C5"/>
    <w:rsid w:val="00D66A09"/>
    <w:rsid w:val="00D66BDF"/>
    <w:rsid w:val="00D6729D"/>
    <w:rsid w:val="00D674BE"/>
    <w:rsid w:val="00D675CB"/>
    <w:rsid w:val="00D67607"/>
    <w:rsid w:val="00D676BF"/>
    <w:rsid w:val="00D67E77"/>
    <w:rsid w:val="00D67F05"/>
    <w:rsid w:val="00D70450"/>
    <w:rsid w:val="00D7049D"/>
    <w:rsid w:val="00D71297"/>
    <w:rsid w:val="00D71529"/>
    <w:rsid w:val="00D71641"/>
    <w:rsid w:val="00D71852"/>
    <w:rsid w:val="00D7187C"/>
    <w:rsid w:val="00D719A2"/>
    <w:rsid w:val="00D71A2D"/>
    <w:rsid w:val="00D71A36"/>
    <w:rsid w:val="00D71E7D"/>
    <w:rsid w:val="00D7272C"/>
    <w:rsid w:val="00D72B64"/>
    <w:rsid w:val="00D72C22"/>
    <w:rsid w:val="00D72DB1"/>
    <w:rsid w:val="00D73169"/>
    <w:rsid w:val="00D73197"/>
    <w:rsid w:val="00D73604"/>
    <w:rsid w:val="00D739A6"/>
    <w:rsid w:val="00D73C31"/>
    <w:rsid w:val="00D73CD1"/>
    <w:rsid w:val="00D73E51"/>
    <w:rsid w:val="00D73EE4"/>
    <w:rsid w:val="00D7402D"/>
    <w:rsid w:val="00D745AA"/>
    <w:rsid w:val="00D74600"/>
    <w:rsid w:val="00D74721"/>
    <w:rsid w:val="00D74C3E"/>
    <w:rsid w:val="00D75000"/>
    <w:rsid w:val="00D7535B"/>
    <w:rsid w:val="00D75728"/>
    <w:rsid w:val="00D75A90"/>
    <w:rsid w:val="00D75DA8"/>
    <w:rsid w:val="00D760CC"/>
    <w:rsid w:val="00D76277"/>
    <w:rsid w:val="00D7668D"/>
    <w:rsid w:val="00D766B0"/>
    <w:rsid w:val="00D76743"/>
    <w:rsid w:val="00D76895"/>
    <w:rsid w:val="00D76A4B"/>
    <w:rsid w:val="00D76C7C"/>
    <w:rsid w:val="00D77256"/>
    <w:rsid w:val="00D773B4"/>
    <w:rsid w:val="00D777C3"/>
    <w:rsid w:val="00D77804"/>
    <w:rsid w:val="00D77B1F"/>
    <w:rsid w:val="00D77B6A"/>
    <w:rsid w:val="00D77BE8"/>
    <w:rsid w:val="00D80425"/>
    <w:rsid w:val="00D8057D"/>
    <w:rsid w:val="00D80629"/>
    <w:rsid w:val="00D8078C"/>
    <w:rsid w:val="00D80889"/>
    <w:rsid w:val="00D808FC"/>
    <w:rsid w:val="00D80F71"/>
    <w:rsid w:val="00D81069"/>
    <w:rsid w:val="00D8137F"/>
    <w:rsid w:val="00D816F3"/>
    <w:rsid w:val="00D81C31"/>
    <w:rsid w:val="00D81CBA"/>
    <w:rsid w:val="00D81CC7"/>
    <w:rsid w:val="00D81CFD"/>
    <w:rsid w:val="00D8207C"/>
    <w:rsid w:val="00D8234B"/>
    <w:rsid w:val="00D82926"/>
    <w:rsid w:val="00D82BD9"/>
    <w:rsid w:val="00D82E23"/>
    <w:rsid w:val="00D82F6C"/>
    <w:rsid w:val="00D82FE7"/>
    <w:rsid w:val="00D83C2E"/>
    <w:rsid w:val="00D83E26"/>
    <w:rsid w:val="00D83E39"/>
    <w:rsid w:val="00D8408E"/>
    <w:rsid w:val="00D84615"/>
    <w:rsid w:val="00D848EC"/>
    <w:rsid w:val="00D84C9D"/>
    <w:rsid w:val="00D84E49"/>
    <w:rsid w:val="00D85869"/>
    <w:rsid w:val="00D85E74"/>
    <w:rsid w:val="00D86038"/>
    <w:rsid w:val="00D8657C"/>
    <w:rsid w:val="00D867A4"/>
    <w:rsid w:val="00D86DB7"/>
    <w:rsid w:val="00D86EAB"/>
    <w:rsid w:val="00D8727E"/>
    <w:rsid w:val="00D874D3"/>
    <w:rsid w:val="00D87A3A"/>
    <w:rsid w:val="00D902E8"/>
    <w:rsid w:val="00D90330"/>
    <w:rsid w:val="00D9049E"/>
    <w:rsid w:val="00D90E4F"/>
    <w:rsid w:val="00D90F75"/>
    <w:rsid w:val="00D9125B"/>
    <w:rsid w:val="00D912F5"/>
    <w:rsid w:val="00D91A2F"/>
    <w:rsid w:val="00D91AB9"/>
    <w:rsid w:val="00D91D2D"/>
    <w:rsid w:val="00D91D4E"/>
    <w:rsid w:val="00D92659"/>
    <w:rsid w:val="00D927C4"/>
    <w:rsid w:val="00D927E3"/>
    <w:rsid w:val="00D92FE9"/>
    <w:rsid w:val="00D93298"/>
    <w:rsid w:val="00D9338F"/>
    <w:rsid w:val="00D936F0"/>
    <w:rsid w:val="00D93C8A"/>
    <w:rsid w:val="00D93DD8"/>
    <w:rsid w:val="00D93F79"/>
    <w:rsid w:val="00D940B9"/>
    <w:rsid w:val="00D94126"/>
    <w:rsid w:val="00D948A1"/>
    <w:rsid w:val="00D9499C"/>
    <w:rsid w:val="00D94CDB"/>
    <w:rsid w:val="00D94D23"/>
    <w:rsid w:val="00D94D47"/>
    <w:rsid w:val="00D94DCD"/>
    <w:rsid w:val="00D94F08"/>
    <w:rsid w:val="00D950FC"/>
    <w:rsid w:val="00D95478"/>
    <w:rsid w:val="00D955C5"/>
    <w:rsid w:val="00D957AE"/>
    <w:rsid w:val="00D958A4"/>
    <w:rsid w:val="00D95BE9"/>
    <w:rsid w:val="00D95C6A"/>
    <w:rsid w:val="00D95CD4"/>
    <w:rsid w:val="00D95E86"/>
    <w:rsid w:val="00D95EA4"/>
    <w:rsid w:val="00D96060"/>
    <w:rsid w:val="00D96253"/>
    <w:rsid w:val="00D9627F"/>
    <w:rsid w:val="00D968E8"/>
    <w:rsid w:val="00D96D20"/>
    <w:rsid w:val="00D971C2"/>
    <w:rsid w:val="00D97209"/>
    <w:rsid w:val="00D975F3"/>
    <w:rsid w:val="00D978A8"/>
    <w:rsid w:val="00D97CE2"/>
    <w:rsid w:val="00DA0173"/>
    <w:rsid w:val="00DA05CF"/>
    <w:rsid w:val="00DA05F0"/>
    <w:rsid w:val="00DA0B66"/>
    <w:rsid w:val="00DA0C63"/>
    <w:rsid w:val="00DA0CAF"/>
    <w:rsid w:val="00DA0DE7"/>
    <w:rsid w:val="00DA1161"/>
    <w:rsid w:val="00DA1D47"/>
    <w:rsid w:val="00DA20DE"/>
    <w:rsid w:val="00DA2321"/>
    <w:rsid w:val="00DA2C47"/>
    <w:rsid w:val="00DA2D66"/>
    <w:rsid w:val="00DA30F2"/>
    <w:rsid w:val="00DA3122"/>
    <w:rsid w:val="00DA3676"/>
    <w:rsid w:val="00DA374E"/>
    <w:rsid w:val="00DA3868"/>
    <w:rsid w:val="00DA3CD0"/>
    <w:rsid w:val="00DA3F0F"/>
    <w:rsid w:val="00DA4346"/>
    <w:rsid w:val="00DA470C"/>
    <w:rsid w:val="00DA4CAA"/>
    <w:rsid w:val="00DA4FE3"/>
    <w:rsid w:val="00DA500D"/>
    <w:rsid w:val="00DA51F7"/>
    <w:rsid w:val="00DA5267"/>
    <w:rsid w:val="00DA5788"/>
    <w:rsid w:val="00DA5BDC"/>
    <w:rsid w:val="00DA5CB0"/>
    <w:rsid w:val="00DA63A0"/>
    <w:rsid w:val="00DA6802"/>
    <w:rsid w:val="00DA6AD9"/>
    <w:rsid w:val="00DA7201"/>
    <w:rsid w:val="00DA7395"/>
    <w:rsid w:val="00DA787F"/>
    <w:rsid w:val="00DA7916"/>
    <w:rsid w:val="00DA7922"/>
    <w:rsid w:val="00DB006C"/>
    <w:rsid w:val="00DB00D8"/>
    <w:rsid w:val="00DB047F"/>
    <w:rsid w:val="00DB0628"/>
    <w:rsid w:val="00DB0C05"/>
    <w:rsid w:val="00DB0C28"/>
    <w:rsid w:val="00DB0C8F"/>
    <w:rsid w:val="00DB0EBF"/>
    <w:rsid w:val="00DB1186"/>
    <w:rsid w:val="00DB123E"/>
    <w:rsid w:val="00DB1461"/>
    <w:rsid w:val="00DB1C29"/>
    <w:rsid w:val="00DB1C57"/>
    <w:rsid w:val="00DB2224"/>
    <w:rsid w:val="00DB284E"/>
    <w:rsid w:val="00DB2983"/>
    <w:rsid w:val="00DB2DAD"/>
    <w:rsid w:val="00DB3251"/>
    <w:rsid w:val="00DB32D1"/>
    <w:rsid w:val="00DB3307"/>
    <w:rsid w:val="00DB33F4"/>
    <w:rsid w:val="00DB35D5"/>
    <w:rsid w:val="00DB36CD"/>
    <w:rsid w:val="00DB37C0"/>
    <w:rsid w:val="00DB3967"/>
    <w:rsid w:val="00DB3CDF"/>
    <w:rsid w:val="00DB3ED8"/>
    <w:rsid w:val="00DB421B"/>
    <w:rsid w:val="00DB4553"/>
    <w:rsid w:val="00DB4554"/>
    <w:rsid w:val="00DB45EE"/>
    <w:rsid w:val="00DB4857"/>
    <w:rsid w:val="00DB4DF9"/>
    <w:rsid w:val="00DB4E1C"/>
    <w:rsid w:val="00DB4EE8"/>
    <w:rsid w:val="00DB50B2"/>
    <w:rsid w:val="00DB52C3"/>
    <w:rsid w:val="00DB5609"/>
    <w:rsid w:val="00DB5C74"/>
    <w:rsid w:val="00DB5DD6"/>
    <w:rsid w:val="00DB633A"/>
    <w:rsid w:val="00DB6501"/>
    <w:rsid w:val="00DB6529"/>
    <w:rsid w:val="00DB673C"/>
    <w:rsid w:val="00DB6C72"/>
    <w:rsid w:val="00DB707E"/>
    <w:rsid w:val="00DB7624"/>
    <w:rsid w:val="00DB763E"/>
    <w:rsid w:val="00DB7DFF"/>
    <w:rsid w:val="00DB7F66"/>
    <w:rsid w:val="00DC029B"/>
    <w:rsid w:val="00DC034A"/>
    <w:rsid w:val="00DC090D"/>
    <w:rsid w:val="00DC1028"/>
    <w:rsid w:val="00DC11C3"/>
    <w:rsid w:val="00DC12B9"/>
    <w:rsid w:val="00DC134A"/>
    <w:rsid w:val="00DC185B"/>
    <w:rsid w:val="00DC191F"/>
    <w:rsid w:val="00DC2490"/>
    <w:rsid w:val="00DC27FE"/>
    <w:rsid w:val="00DC29AE"/>
    <w:rsid w:val="00DC2C9B"/>
    <w:rsid w:val="00DC2FE5"/>
    <w:rsid w:val="00DC35F2"/>
    <w:rsid w:val="00DC381E"/>
    <w:rsid w:val="00DC395D"/>
    <w:rsid w:val="00DC396E"/>
    <w:rsid w:val="00DC39B7"/>
    <w:rsid w:val="00DC3CA1"/>
    <w:rsid w:val="00DC3FEF"/>
    <w:rsid w:val="00DC4201"/>
    <w:rsid w:val="00DC42B9"/>
    <w:rsid w:val="00DC457A"/>
    <w:rsid w:val="00DC4884"/>
    <w:rsid w:val="00DC48C7"/>
    <w:rsid w:val="00DC506C"/>
    <w:rsid w:val="00DC50E9"/>
    <w:rsid w:val="00DC5174"/>
    <w:rsid w:val="00DC5393"/>
    <w:rsid w:val="00DC5A1D"/>
    <w:rsid w:val="00DC6035"/>
    <w:rsid w:val="00DC6241"/>
    <w:rsid w:val="00DC643C"/>
    <w:rsid w:val="00DC66C5"/>
    <w:rsid w:val="00DC68D5"/>
    <w:rsid w:val="00DC69DF"/>
    <w:rsid w:val="00DC6A3D"/>
    <w:rsid w:val="00DC6DC2"/>
    <w:rsid w:val="00DC6DCF"/>
    <w:rsid w:val="00DC6E8E"/>
    <w:rsid w:val="00DD005F"/>
    <w:rsid w:val="00DD022D"/>
    <w:rsid w:val="00DD0492"/>
    <w:rsid w:val="00DD0673"/>
    <w:rsid w:val="00DD06E0"/>
    <w:rsid w:val="00DD0F78"/>
    <w:rsid w:val="00DD198D"/>
    <w:rsid w:val="00DD1B5E"/>
    <w:rsid w:val="00DD1D9D"/>
    <w:rsid w:val="00DD20EA"/>
    <w:rsid w:val="00DD2197"/>
    <w:rsid w:val="00DD21C4"/>
    <w:rsid w:val="00DD27FC"/>
    <w:rsid w:val="00DD29B2"/>
    <w:rsid w:val="00DD2EE0"/>
    <w:rsid w:val="00DD32E4"/>
    <w:rsid w:val="00DD330F"/>
    <w:rsid w:val="00DD3329"/>
    <w:rsid w:val="00DD3781"/>
    <w:rsid w:val="00DD3CCA"/>
    <w:rsid w:val="00DD3E52"/>
    <w:rsid w:val="00DD3ED3"/>
    <w:rsid w:val="00DD3F5B"/>
    <w:rsid w:val="00DD430F"/>
    <w:rsid w:val="00DD4346"/>
    <w:rsid w:val="00DD446A"/>
    <w:rsid w:val="00DD467E"/>
    <w:rsid w:val="00DD4874"/>
    <w:rsid w:val="00DD4B36"/>
    <w:rsid w:val="00DD4FE1"/>
    <w:rsid w:val="00DD54C6"/>
    <w:rsid w:val="00DD5B75"/>
    <w:rsid w:val="00DD64C5"/>
    <w:rsid w:val="00DD67F3"/>
    <w:rsid w:val="00DD6914"/>
    <w:rsid w:val="00DD696F"/>
    <w:rsid w:val="00DD6AE7"/>
    <w:rsid w:val="00DD6EF4"/>
    <w:rsid w:val="00DD6F7E"/>
    <w:rsid w:val="00DD72A8"/>
    <w:rsid w:val="00DD734B"/>
    <w:rsid w:val="00DD74A1"/>
    <w:rsid w:val="00DD76E1"/>
    <w:rsid w:val="00DD7791"/>
    <w:rsid w:val="00DD7D13"/>
    <w:rsid w:val="00DE0213"/>
    <w:rsid w:val="00DE044D"/>
    <w:rsid w:val="00DE0871"/>
    <w:rsid w:val="00DE09CB"/>
    <w:rsid w:val="00DE0BC4"/>
    <w:rsid w:val="00DE0C82"/>
    <w:rsid w:val="00DE0D33"/>
    <w:rsid w:val="00DE0E56"/>
    <w:rsid w:val="00DE1144"/>
    <w:rsid w:val="00DE1163"/>
    <w:rsid w:val="00DE124B"/>
    <w:rsid w:val="00DE1308"/>
    <w:rsid w:val="00DE14CB"/>
    <w:rsid w:val="00DE184F"/>
    <w:rsid w:val="00DE1BE3"/>
    <w:rsid w:val="00DE1C7E"/>
    <w:rsid w:val="00DE1F88"/>
    <w:rsid w:val="00DE24AA"/>
    <w:rsid w:val="00DE253A"/>
    <w:rsid w:val="00DE2674"/>
    <w:rsid w:val="00DE2872"/>
    <w:rsid w:val="00DE3127"/>
    <w:rsid w:val="00DE3176"/>
    <w:rsid w:val="00DE32B5"/>
    <w:rsid w:val="00DE34FA"/>
    <w:rsid w:val="00DE36A4"/>
    <w:rsid w:val="00DE3B80"/>
    <w:rsid w:val="00DE3FA9"/>
    <w:rsid w:val="00DE444F"/>
    <w:rsid w:val="00DE4582"/>
    <w:rsid w:val="00DE4BC4"/>
    <w:rsid w:val="00DE4C19"/>
    <w:rsid w:val="00DE4F4E"/>
    <w:rsid w:val="00DE52B5"/>
    <w:rsid w:val="00DE5648"/>
    <w:rsid w:val="00DE5958"/>
    <w:rsid w:val="00DE5E70"/>
    <w:rsid w:val="00DE64A5"/>
    <w:rsid w:val="00DE65F5"/>
    <w:rsid w:val="00DE6A0C"/>
    <w:rsid w:val="00DE6B5F"/>
    <w:rsid w:val="00DE6D8D"/>
    <w:rsid w:val="00DE6F32"/>
    <w:rsid w:val="00DE728A"/>
    <w:rsid w:val="00DE72CB"/>
    <w:rsid w:val="00DE7348"/>
    <w:rsid w:val="00DE73FE"/>
    <w:rsid w:val="00DF007B"/>
    <w:rsid w:val="00DF0115"/>
    <w:rsid w:val="00DF03D2"/>
    <w:rsid w:val="00DF0D08"/>
    <w:rsid w:val="00DF10E4"/>
    <w:rsid w:val="00DF131E"/>
    <w:rsid w:val="00DF13FF"/>
    <w:rsid w:val="00DF146D"/>
    <w:rsid w:val="00DF1961"/>
    <w:rsid w:val="00DF1C2E"/>
    <w:rsid w:val="00DF1CDF"/>
    <w:rsid w:val="00DF2007"/>
    <w:rsid w:val="00DF206A"/>
    <w:rsid w:val="00DF221D"/>
    <w:rsid w:val="00DF2314"/>
    <w:rsid w:val="00DF256A"/>
    <w:rsid w:val="00DF309D"/>
    <w:rsid w:val="00DF30C8"/>
    <w:rsid w:val="00DF35A9"/>
    <w:rsid w:val="00DF37ED"/>
    <w:rsid w:val="00DF38CC"/>
    <w:rsid w:val="00DF3A6E"/>
    <w:rsid w:val="00DF3E0A"/>
    <w:rsid w:val="00DF430F"/>
    <w:rsid w:val="00DF4A44"/>
    <w:rsid w:val="00DF4ABD"/>
    <w:rsid w:val="00DF4C81"/>
    <w:rsid w:val="00DF5400"/>
    <w:rsid w:val="00DF5424"/>
    <w:rsid w:val="00DF5641"/>
    <w:rsid w:val="00DF5AE1"/>
    <w:rsid w:val="00DF5AF1"/>
    <w:rsid w:val="00DF5C19"/>
    <w:rsid w:val="00DF5C5F"/>
    <w:rsid w:val="00DF5C64"/>
    <w:rsid w:val="00DF5C6E"/>
    <w:rsid w:val="00DF5D97"/>
    <w:rsid w:val="00DF5DF7"/>
    <w:rsid w:val="00DF5FE5"/>
    <w:rsid w:val="00DF5FFD"/>
    <w:rsid w:val="00DF610E"/>
    <w:rsid w:val="00DF681B"/>
    <w:rsid w:val="00DF6AF7"/>
    <w:rsid w:val="00DF6B95"/>
    <w:rsid w:val="00DF6BAB"/>
    <w:rsid w:val="00DF6C63"/>
    <w:rsid w:val="00DF7138"/>
    <w:rsid w:val="00DF71DF"/>
    <w:rsid w:val="00DF71E0"/>
    <w:rsid w:val="00DF762A"/>
    <w:rsid w:val="00DF764D"/>
    <w:rsid w:val="00DF775B"/>
    <w:rsid w:val="00DF7A06"/>
    <w:rsid w:val="00DF7C4B"/>
    <w:rsid w:val="00E008CB"/>
    <w:rsid w:val="00E00FE9"/>
    <w:rsid w:val="00E01274"/>
    <w:rsid w:val="00E01515"/>
    <w:rsid w:val="00E01F73"/>
    <w:rsid w:val="00E01F9B"/>
    <w:rsid w:val="00E022D4"/>
    <w:rsid w:val="00E02816"/>
    <w:rsid w:val="00E02838"/>
    <w:rsid w:val="00E02A0E"/>
    <w:rsid w:val="00E02B2A"/>
    <w:rsid w:val="00E02E7B"/>
    <w:rsid w:val="00E02E8C"/>
    <w:rsid w:val="00E0305A"/>
    <w:rsid w:val="00E031AA"/>
    <w:rsid w:val="00E03428"/>
    <w:rsid w:val="00E0347F"/>
    <w:rsid w:val="00E0370B"/>
    <w:rsid w:val="00E0380A"/>
    <w:rsid w:val="00E03A11"/>
    <w:rsid w:val="00E03D47"/>
    <w:rsid w:val="00E03D68"/>
    <w:rsid w:val="00E03E3A"/>
    <w:rsid w:val="00E04187"/>
    <w:rsid w:val="00E041C3"/>
    <w:rsid w:val="00E04275"/>
    <w:rsid w:val="00E043A7"/>
    <w:rsid w:val="00E04687"/>
    <w:rsid w:val="00E05270"/>
    <w:rsid w:val="00E053CA"/>
    <w:rsid w:val="00E0576C"/>
    <w:rsid w:val="00E0586A"/>
    <w:rsid w:val="00E05B93"/>
    <w:rsid w:val="00E05BD5"/>
    <w:rsid w:val="00E05DEA"/>
    <w:rsid w:val="00E06307"/>
    <w:rsid w:val="00E06354"/>
    <w:rsid w:val="00E065A1"/>
    <w:rsid w:val="00E06727"/>
    <w:rsid w:val="00E0687B"/>
    <w:rsid w:val="00E06CCA"/>
    <w:rsid w:val="00E0725B"/>
    <w:rsid w:val="00E077CF"/>
    <w:rsid w:val="00E07F9C"/>
    <w:rsid w:val="00E1000B"/>
    <w:rsid w:val="00E100DF"/>
    <w:rsid w:val="00E10AC9"/>
    <w:rsid w:val="00E10BCE"/>
    <w:rsid w:val="00E1126B"/>
    <w:rsid w:val="00E114ED"/>
    <w:rsid w:val="00E11A14"/>
    <w:rsid w:val="00E11A7E"/>
    <w:rsid w:val="00E11DDA"/>
    <w:rsid w:val="00E11E37"/>
    <w:rsid w:val="00E11F1C"/>
    <w:rsid w:val="00E11FCB"/>
    <w:rsid w:val="00E124F9"/>
    <w:rsid w:val="00E12700"/>
    <w:rsid w:val="00E12801"/>
    <w:rsid w:val="00E12965"/>
    <w:rsid w:val="00E12BCD"/>
    <w:rsid w:val="00E130D0"/>
    <w:rsid w:val="00E13229"/>
    <w:rsid w:val="00E13300"/>
    <w:rsid w:val="00E138FF"/>
    <w:rsid w:val="00E1397F"/>
    <w:rsid w:val="00E13A1C"/>
    <w:rsid w:val="00E13A63"/>
    <w:rsid w:val="00E1409A"/>
    <w:rsid w:val="00E141C1"/>
    <w:rsid w:val="00E1470A"/>
    <w:rsid w:val="00E147C7"/>
    <w:rsid w:val="00E15010"/>
    <w:rsid w:val="00E155D6"/>
    <w:rsid w:val="00E1574E"/>
    <w:rsid w:val="00E1578B"/>
    <w:rsid w:val="00E15A59"/>
    <w:rsid w:val="00E15BB2"/>
    <w:rsid w:val="00E15C58"/>
    <w:rsid w:val="00E15DB5"/>
    <w:rsid w:val="00E15E62"/>
    <w:rsid w:val="00E15F69"/>
    <w:rsid w:val="00E1609F"/>
    <w:rsid w:val="00E16158"/>
    <w:rsid w:val="00E1615E"/>
    <w:rsid w:val="00E1693A"/>
    <w:rsid w:val="00E169F8"/>
    <w:rsid w:val="00E16BB0"/>
    <w:rsid w:val="00E16CD1"/>
    <w:rsid w:val="00E16E25"/>
    <w:rsid w:val="00E16F0E"/>
    <w:rsid w:val="00E17027"/>
    <w:rsid w:val="00E1718A"/>
    <w:rsid w:val="00E17572"/>
    <w:rsid w:val="00E175EE"/>
    <w:rsid w:val="00E17620"/>
    <w:rsid w:val="00E1774D"/>
    <w:rsid w:val="00E17A8E"/>
    <w:rsid w:val="00E17BCA"/>
    <w:rsid w:val="00E17C3F"/>
    <w:rsid w:val="00E2056F"/>
    <w:rsid w:val="00E20B86"/>
    <w:rsid w:val="00E20EC4"/>
    <w:rsid w:val="00E21369"/>
    <w:rsid w:val="00E21440"/>
    <w:rsid w:val="00E22D5D"/>
    <w:rsid w:val="00E22E9F"/>
    <w:rsid w:val="00E2315B"/>
    <w:rsid w:val="00E231C5"/>
    <w:rsid w:val="00E23B9F"/>
    <w:rsid w:val="00E23BA2"/>
    <w:rsid w:val="00E23D61"/>
    <w:rsid w:val="00E241D5"/>
    <w:rsid w:val="00E244D3"/>
    <w:rsid w:val="00E247B5"/>
    <w:rsid w:val="00E24B0E"/>
    <w:rsid w:val="00E24CA8"/>
    <w:rsid w:val="00E250B0"/>
    <w:rsid w:val="00E251CB"/>
    <w:rsid w:val="00E25670"/>
    <w:rsid w:val="00E257E0"/>
    <w:rsid w:val="00E25951"/>
    <w:rsid w:val="00E25984"/>
    <w:rsid w:val="00E25FB4"/>
    <w:rsid w:val="00E261E1"/>
    <w:rsid w:val="00E26A2D"/>
    <w:rsid w:val="00E26DF7"/>
    <w:rsid w:val="00E26E58"/>
    <w:rsid w:val="00E27112"/>
    <w:rsid w:val="00E27230"/>
    <w:rsid w:val="00E27373"/>
    <w:rsid w:val="00E279DD"/>
    <w:rsid w:val="00E27AF9"/>
    <w:rsid w:val="00E27F62"/>
    <w:rsid w:val="00E301DA"/>
    <w:rsid w:val="00E30253"/>
    <w:rsid w:val="00E3025B"/>
    <w:rsid w:val="00E3054B"/>
    <w:rsid w:val="00E30A1A"/>
    <w:rsid w:val="00E30C54"/>
    <w:rsid w:val="00E30CBB"/>
    <w:rsid w:val="00E311A5"/>
    <w:rsid w:val="00E31662"/>
    <w:rsid w:val="00E31700"/>
    <w:rsid w:val="00E31BF0"/>
    <w:rsid w:val="00E31E31"/>
    <w:rsid w:val="00E31FA2"/>
    <w:rsid w:val="00E32143"/>
    <w:rsid w:val="00E3241C"/>
    <w:rsid w:val="00E3276B"/>
    <w:rsid w:val="00E32B7C"/>
    <w:rsid w:val="00E32DFB"/>
    <w:rsid w:val="00E3335C"/>
    <w:rsid w:val="00E33650"/>
    <w:rsid w:val="00E33662"/>
    <w:rsid w:val="00E33869"/>
    <w:rsid w:val="00E33980"/>
    <w:rsid w:val="00E3398C"/>
    <w:rsid w:val="00E33C44"/>
    <w:rsid w:val="00E33CDE"/>
    <w:rsid w:val="00E33FEF"/>
    <w:rsid w:val="00E34616"/>
    <w:rsid w:val="00E348A4"/>
    <w:rsid w:val="00E34978"/>
    <w:rsid w:val="00E34D35"/>
    <w:rsid w:val="00E34D96"/>
    <w:rsid w:val="00E34EBB"/>
    <w:rsid w:val="00E3501F"/>
    <w:rsid w:val="00E35023"/>
    <w:rsid w:val="00E353D3"/>
    <w:rsid w:val="00E3554E"/>
    <w:rsid w:val="00E35776"/>
    <w:rsid w:val="00E35886"/>
    <w:rsid w:val="00E358D6"/>
    <w:rsid w:val="00E35C69"/>
    <w:rsid w:val="00E36014"/>
    <w:rsid w:val="00E36231"/>
    <w:rsid w:val="00E362E7"/>
    <w:rsid w:val="00E36481"/>
    <w:rsid w:val="00E36802"/>
    <w:rsid w:val="00E36AF0"/>
    <w:rsid w:val="00E36E21"/>
    <w:rsid w:val="00E36E32"/>
    <w:rsid w:val="00E36FE1"/>
    <w:rsid w:val="00E37059"/>
    <w:rsid w:val="00E37722"/>
    <w:rsid w:val="00E377C5"/>
    <w:rsid w:val="00E379D4"/>
    <w:rsid w:val="00E379DC"/>
    <w:rsid w:val="00E37E98"/>
    <w:rsid w:val="00E4077A"/>
    <w:rsid w:val="00E40AA4"/>
    <w:rsid w:val="00E40F35"/>
    <w:rsid w:val="00E41714"/>
    <w:rsid w:val="00E41AC2"/>
    <w:rsid w:val="00E41BAB"/>
    <w:rsid w:val="00E41C2E"/>
    <w:rsid w:val="00E41C3D"/>
    <w:rsid w:val="00E41D75"/>
    <w:rsid w:val="00E41E0F"/>
    <w:rsid w:val="00E42033"/>
    <w:rsid w:val="00E4204E"/>
    <w:rsid w:val="00E42138"/>
    <w:rsid w:val="00E428BF"/>
    <w:rsid w:val="00E42B35"/>
    <w:rsid w:val="00E42B66"/>
    <w:rsid w:val="00E42C46"/>
    <w:rsid w:val="00E42CF7"/>
    <w:rsid w:val="00E42DCD"/>
    <w:rsid w:val="00E4324D"/>
    <w:rsid w:val="00E43A38"/>
    <w:rsid w:val="00E44046"/>
    <w:rsid w:val="00E4455B"/>
    <w:rsid w:val="00E446D7"/>
    <w:rsid w:val="00E44907"/>
    <w:rsid w:val="00E44BC5"/>
    <w:rsid w:val="00E451DE"/>
    <w:rsid w:val="00E45309"/>
    <w:rsid w:val="00E45530"/>
    <w:rsid w:val="00E45E6D"/>
    <w:rsid w:val="00E462E3"/>
    <w:rsid w:val="00E46675"/>
    <w:rsid w:val="00E46791"/>
    <w:rsid w:val="00E4689D"/>
    <w:rsid w:val="00E46BDB"/>
    <w:rsid w:val="00E46D01"/>
    <w:rsid w:val="00E4706E"/>
    <w:rsid w:val="00E4723D"/>
    <w:rsid w:val="00E47306"/>
    <w:rsid w:val="00E479BD"/>
    <w:rsid w:val="00E47D77"/>
    <w:rsid w:val="00E47E7A"/>
    <w:rsid w:val="00E5009C"/>
    <w:rsid w:val="00E5053A"/>
    <w:rsid w:val="00E50968"/>
    <w:rsid w:val="00E509A3"/>
    <w:rsid w:val="00E50B3F"/>
    <w:rsid w:val="00E50E6D"/>
    <w:rsid w:val="00E50EAD"/>
    <w:rsid w:val="00E50F6D"/>
    <w:rsid w:val="00E50FEA"/>
    <w:rsid w:val="00E5117A"/>
    <w:rsid w:val="00E5127B"/>
    <w:rsid w:val="00E5135F"/>
    <w:rsid w:val="00E51630"/>
    <w:rsid w:val="00E5193B"/>
    <w:rsid w:val="00E51AC8"/>
    <w:rsid w:val="00E51C0E"/>
    <w:rsid w:val="00E51F30"/>
    <w:rsid w:val="00E521DA"/>
    <w:rsid w:val="00E52989"/>
    <w:rsid w:val="00E53187"/>
    <w:rsid w:val="00E533EE"/>
    <w:rsid w:val="00E5364C"/>
    <w:rsid w:val="00E5393F"/>
    <w:rsid w:val="00E53A31"/>
    <w:rsid w:val="00E53CEE"/>
    <w:rsid w:val="00E53F1C"/>
    <w:rsid w:val="00E53F3B"/>
    <w:rsid w:val="00E5408F"/>
    <w:rsid w:val="00E54191"/>
    <w:rsid w:val="00E543FB"/>
    <w:rsid w:val="00E5443B"/>
    <w:rsid w:val="00E548D0"/>
    <w:rsid w:val="00E5546D"/>
    <w:rsid w:val="00E556A5"/>
    <w:rsid w:val="00E559F8"/>
    <w:rsid w:val="00E5606A"/>
    <w:rsid w:val="00E56337"/>
    <w:rsid w:val="00E56620"/>
    <w:rsid w:val="00E56784"/>
    <w:rsid w:val="00E56CD1"/>
    <w:rsid w:val="00E56D3B"/>
    <w:rsid w:val="00E56DD5"/>
    <w:rsid w:val="00E56EF2"/>
    <w:rsid w:val="00E57044"/>
    <w:rsid w:val="00E57067"/>
    <w:rsid w:val="00E57247"/>
    <w:rsid w:val="00E57B99"/>
    <w:rsid w:val="00E57F66"/>
    <w:rsid w:val="00E60608"/>
    <w:rsid w:val="00E6060F"/>
    <w:rsid w:val="00E60F7C"/>
    <w:rsid w:val="00E61383"/>
    <w:rsid w:val="00E61B61"/>
    <w:rsid w:val="00E621B9"/>
    <w:rsid w:val="00E622FE"/>
    <w:rsid w:val="00E6233F"/>
    <w:rsid w:val="00E62416"/>
    <w:rsid w:val="00E624B9"/>
    <w:rsid w:val="00E62949"/>
    <w:rsid w:val="00E62A1A"/>
    <w:rsid w:val="00E62EC2"/>
    <w:rsid w:val="00E63507"/>
    <w:rsid w:val="00E63786"/>
    <w:rsid w:val="00E6385C"/>
    <w:rsid w:val="00E6390F"/>
    <w:rsid w:val="00E63E20"/>
    <w:rsid w:val="00E647D4"/>
    <w:rsid w:val="00E647FB"/>
    <w:rsid w:val="00E64C21"/>
    <w:rsid w:val="00E64E83"/>
    <w:rsid w:val="00E65068"/>
    <w:rsid w:val="00E65371"/>
    <w:rsid w:val="00E658DD"/>
    <w:rsid w:val="00E65972"/>
    <w:rsid w:val="00E6605B"/>
    <w:rsid w:val="00E66384"/>
    <w:rsid w:val="00E665F7"/>
    <w:rsid w:val="00E66881"/>
    <w:rsid w:val="00E66ADE"/>
    <w:rsid w:val="00E66CEC"/>
    <w:rsid w:val="00E67261"/>
    <w:rsid w:val="00E672FC"/>
    <w:rsid w:val="00E673DA"/>
    <w:rsid w:val="00E676D3"/>
    <w:rsid w:val="00E67FA3"/>
    <w:rsid w:val="00E70500"/>
    <w:rsid w:val="00E70DD9"/>
    <w:rsid w:val="00E711BD"/>
    <w:rsid w:val="00E711C7"/>
    <w:rsid w:val="00E716DB"/>
    <w:rsid w:val="00E71B40"/>
    <w:rsid w:val="00E71BFA"/>
    <w:rsid w:val="00E71C4E"/>
    <w:rsid w:val="00E71E5B"/>
    <w:rsid w:val="00E71FA3"/>
    <w:rsid w:val="00E72092"/>
    <w:rsid w:val="00E72926"/>
    <w:rsid w:val="00E72A6F"/>
    <w:rsid w:val="00E72B22"/>
    <w:rsid w:val="00E72B3D"/>
    <w:rsid w:val="00E72D2D"/>
    <w:rsid w:val="00E72D46"/>
    <w:rsid w:val="00E72FBC"/>
    <w:rsid w:val="00E7302B"/>
    <w:rsid w:val="00E7367E"/>
    <w:rsid w:val="00E739BD"/>
    <w:rsid w:val="00E73F40"/>
    <w:rsid w:val="00E74041"/>
    <w:rsid w:val="00E7465F"/>
    <w:rsid w:val="00E74B8A"/>
    <w:rsid w:val="00E74C7C"/>
    <w:rsid w:val="00E751F1"/>
    <w:rsid w:val="00E75236"/>
    <w:rsid w:val="00E75277"/>
    <w:rsid w:val="00E753E9"/>
    <w:rsid w:val="00E7547D"/>
    <w:rsid w:val="00E754C9"/>
    <w:rsid w:val="00E75E29"/>
    <w:rsid w:val="00E75E93"/>
    <w:rsid w:val="00E75F5C"/>
    <w:rsid w:val="00E75F7E"/>
    <w:rsid w:val="00E76138"/>
    <w:rsid w:val="00E76164"/>
    <w:rsid w:val="00E764C3"/>
    <w:rsid w:val="00E76598"/>
    <w:rsid w:val="00E765F7"/>
    <w:rsid w:val="00E767D0"/>
    <w:rsid w:val="00E76892"/>
    <w:rsid w:val="00E768AF"/>
    <w:rsid w:val="00E76E0F"/>
    <w:rsid w:val="00E770FA"/>
    <w:rsid w:val="00E7765B"/>
    <w:rsid w:val="00E777F2"/>
    <w:rsid w:val="00E77AF2"/>
    <w:rsid w:val="00E8070F"/>
    <w:rsid w:val="00E80812"/>
    <w:rsid w:val="00E80A4D"/>
    <w:rsid w:val="00E80C68"/>
    <w:rsid w:val="00E80EC5"/>
    <w:rsid w:val="00E80F9F"/>
    <w:rsid w:val="00E81213"/>
    <w:rsid w:val="00E8121C"/>
    <w:rsid w:val="00E8125B"/>
    <w:rsid w:val="00E81A93"/>
    <w:rsid w:val="00E81EA9"/>
    <w:rsid w:val="00E82B5D"/>
    <w:rsid w:val="00E82B61"/>
    <w:rsid w:val="00E82C78"/>
    <w:rsid w:val="00E841B4"/>
    <w:rsid w:val="00E8449D"/>
    <w:rsid w:val="00E8481E"/>
    <w:rsid w:val="00E84892"/>
    <w:rsid w:val="00E848B2"/>
    <w:rsid w:val="00E84985"/>
    <w:rsid w:val="00E84A61"/>
    <w:rsid w:val="00E85197"/>
    <w:rsid w:val="00E854A6"/>
    <w:rsid w:val="00E8582E"/>
    <w:rsid w:val="00E858E4"/>
    <w:rsid w:val="00E85976"/>
    <w:rsid w:val="00E85A10"/>
    <w:rsid w:val="00E85B97"/>
    <w:rsid w:val="00E85E42"/>
    <w:rsid w:val="00E85F3A"/>
    <w:rsid w:val="00E86815"/>
    <w:rsid w:val="00E86B45"/>
    <w:rsid w:val="00E86B78"/>
    <w:rsid w:val="00E86E4A"/>
    <w:rsid w:val="00E87000"/>
    <w:rsid w:val="00E870B3"/>
    <w:rsid w:val="00E87588"/>
    <w:rsid w:val="00E879B1"/>
    <w:rsid w:val="00E87AB8"/>
    <w:rsid w:val="00E87E06"/>
    <w:rsid w:val="00E902FB"/>
    <w:rsid w:val="00E90470"/>
    <w:rsid w:val="00E90481"/>
    <w:rsid w:val="00E9069B"/>
    <w:rsid w:val="00E906F1"/>
    <w:rsid w:val="00E909D1"/>
    <w:rsid w:val="00E90CE6"/>
    <w:rsid w:val="00E910B9"/>
    <w:rsid w:val="00E91136"/>
    <w:rsid w:val="00E91144"/>
    <w:rsid w:val="00E9124F"/>
    <w:rsid w:val="00E918B7"/>
    <w:rsid w:val="00E91C62"/>
    <w:rsid w:val="00E9209D"/>
    <w:rsid w:val="00E920BF"/>
    <w:rsid w:val="00E92212"/>
    <w:rsid w:val="00E9245A"/>
    <w:rsid w:val="00E92562"/>
    <w:rsid w:val="00E92A03"/>
    <w:rsid w:val="00E92B14"/>
    <w:rsid w:val="00E92BF1"/>
    <w:rsid w:val="00E93017"/>
    <w:rsid w:val="00E93269"/>
    <w:rsid w:val="00E9330B"/>
    <w:rsid w:val="00E933D1"/>
    <w:rsid w:val="00E93799"/>
    <w:rsid w:val="00E93AC1"/>
    <w:rsid w:val="00E93CAF"/>
    <w:rsid w:val="00E93E00"/>
    <w:rsid w:val="00E93F6B"/>
    <w:rsid w:val="00E941AF"/>
    <w:rsid w:val="00E94499"/>
    <w:rsid w:val="00E94D4A"/>
    <w:rsid w:val="00E9522F"/>
    <w:rsid w:val="00E95310"/>
    <w:rsid w:val="00E95510"/>
    <w:rsid w:val="00E95682"/>
    <w:rsid w:val="00E958E1"/>
    <w:rsid w:val="00E95B6B"/>
    <w:rsid w:val="00E95CB0"/>
    <w:rsid w:val="00E95FB2"/>
    <w:rsid w:val="00E96389"/>
    <w:rsid w:val="00E9682C"/>
    <w:rsid w:val="00E96880"/>
    <w:rsid w:val="00E969BF"/>
    <w:rsid w:val="00E969CF"/>
    <w:rsid w:val="00E96DF0"/>
    <w:rsid w:val="00E97602"/>
    <w:rsid w:val="00E97C58"/>
    <w:rsid w:val="00EA06D1"/>
    <w:rsid w:val="00EA0954"/>
    <w:rsid w:val="00EA0C4D"/>
    <w:rsid w:val="00EA0DEF"/>
    <w:rsid w:val="00EA0E25"/>
    <w:rsid w:val="00EA12D6"/>
    <w:rsid w:val="00EA14E7"/>
    <w:rsid w:val="00EA183F"/>
    <w:rsid w:val="00EA1BBB"/>
    <w:rsid w:val="00EA1D5B"/>
    <w:rsid w:val="00EA2588"/>
    <w:rsid w:val="00EA26F7"/>
    <w:rsid w:val="00EA2EE1"/>
    <w:rsid w:val="00EA33F1"/>
    <w:rsid w:val="00EA343F"/>
    <w:rsid w:val="00EA34A2"/>
    <w:rsid w:val="00EA3731"/>
    <w:rsid w:val="00EA4089"/>
    <w:rsid w:val="00EA4342"/>
    <w:rsid w:val="00EA4B1F"/>
    <w:rsid w:val="00EA4BF0"/>
    <w:rsid w:val="00EA509B"/>
    <w:rsid w:val="00EA50C1"/>
    <w:rsid w:val="00EA51E0"/>
    <w:rsid w:val="00EA566C"/>
    <w:rsid w:val="00EA5780"/>
    <w:rsid w:val="00EA57D7"/>
    <w:rsid w:val="00EA5846"/>
    <w:rsid w:val="00EA590D"/>
    <w:rsid w:val="00EA5AA9"/>
    <w:rsid w:val="00EA5C81"/>
    <w:rsid w:val="00EA5E8F"/>
    <w:rsid w:val="00EA63B7"/>
    <w:rsid w:val="00EA6417"/>
    <w:rsid w:val="00EA65BC"/>
    <w:rsid w:val="00EA665C"/>
    <w:rsid w:val="00EA67CE"/>
    <w:rsid w:val="00EA6D6B"/>
    <w:rsid w:val="00EA6FEE"/>
    <w:rsid w:val="00EA722E"/>
    <w:rsid w:val="00EA7843"/>
    <w:rsid w:val="00EA7941"/>
    <w:rsid w:val="00EA7A59"/>
    <w:rsid w:val="00EA7B62"/>
    <w:rsid w:val="00EA7C9B"/>
    <w:rsid w:val="00EB0676"/>
    <w:rsid w:val="00EB097B"/>
    <w:rsid w:val="00EB10AB"/>
    <w:rsid w:val="00EB10C1"/>
    <w:rsid w:val="00EB176C"/>
    <w:rsid w:val="00EB18FE"/>
    <w:rsid w:val="00EB1EF1"/>
    <w:rsid w:val="00EB2B73"/>
    <w:rsid w:val="00EB2CA8"/>
    <w:rsid w:val="00EB2CEB"/>
    <w:rsid w:val="00EB2DF7"/>
    <w:rsid w:val="00EB3027"/>
    <w:rsid w:val="00EB317F"/>
    <w:rsid w:val="00EB4185"/>
    <w:rsid w:val="00EB4317"/>
    <w:rsid w:val="00EB4676"/>
    <w:rsid w:val="00EB4873"/>
    <w:rsid w:val="00EB48EE"/>
    <w:rsid w:val="00EB4900"/>
    <w:rsid w:val="00EB4A46"/>
    <w:rsid w:val="00EB4B45"/>
    <w:rsid w:val="00EB4BF8"/>
    <w:rsid w:val="00EB51D5"/>
    <w:rsid w:val="00EB571B"/>
    <w:rsid w:val="00EB57B7"/>
    <w:rsid w:val="00EB58A6"/>
    <w:rsid w:val="00EB5A0C"/>
    <w:rsid w:val="00EB5C7B"/>
    <w:rsid w:val="00EB5D8F"/>
    <w:rsid w:val="00EB5DD5"/>
    <w:rsid w:val="00EB5F65"/>
    <w:rsid w:val="00EB60AB"/>
    <w:rsid w:val="00EB60B8"/>
    <w:rsid w:val="00EB65EA"/>
    <w:rsid w:val="00EB68F6"/>
    <w:rsid w:val="00EB6C0C"/>
    <w:rsid w:val="00EB715F"/>
    <w:rsid w:val="00EB75D7"/>
    <w:rsid w:val="00EB7819"/>
    <w:rsid w:val="00EB782E"/>
    <w:rsid w:val="00EB7839"/>
    <w:rsid w:val="00EB7A90"/>
    <w:rsid w:val="00EB7D56"/>
    <w:rsid w:val="00EB7FD5"/>
    <w:rsid w:val="00EC00A4"/>
    <w:rsid w:val="00EC015A"/>
    <w:rsid w:val="00EC02F2"/>
    <w:rsid w:val="00EC0694"/>
    <w:rsid w:val="00EC085B"/>
    <w:rsid w:val="00EC085E"/>
    <w:rsid w:val="00EC0D6B"/>
    <w:rsid w:val="00EC102B"/>
    <w:rsid w:val="00EC18EA"/>
    <w:rsid w:val="00EC1A94"/>
    <w:rsid w:val="00EC1AA9"/>
    <w:rsid w:val="00EC1CD1"/>
    <w:rsid w:val="00EC236C"/>
    <w:rsid w:val="00EC29D9"/>
    <w:rsid w:val="00EC2A55"/>
    <w:rsid w:val="00EC2AAA"/>
    <w:rsid w:val="00EC2B0E"/>
    <w:rsid w:val="00EC2BCC"/>
    <w:rsid w:val="00EC301C"/>
    <w:rsid w:val="00EC3558"/>
    <w:rsid w:val="00EC377B"/>
    <w:rsid w:val="00EC379B"/>
    <w:rsid w:val="00EC3AE4"/>
    <w:rsid w:val="00EC3BF9"/>
    <w:rsid w:val="00EC3CC0"/>
    <w:rsid w:val="00EC3D9C"/>
    <w:rsid w:val="00EC3FE3"/>
    <w:rsid w:val="00EC40DD"/>
    <w:rsid w:val="00EC43F6"/>
    <w:rsid w:val="00EC44B8"/>
    <w:rsid w:val="00EC4600"/>
    <w:rsid w:val="00EC47F1"/>
    <w:rsid w:val="00EC48CE"/>
    <w:rsid w:val="00EC4B76"/>
    <w:rsid w:val="00EC4DC4"/>
    <w:rsid w:val="00EC4E30"/>
    <w:rsid w:val="00EC5252"/>
    <w:rsid w:val="00EC53C6"/>
    <w:rsid w:val="00EC5405"/>
    <w:rsid w:val="00EC5444"/>
    <w:rsid w:val="00EC5608"/>
    <w:rsid w:val="00EC6098"/>
    <w:rsid w:val="00EC6263"/>
    <w:rsid w:val="00EC6266"/>
    <w:rsid w:val="00EC635E"/>
    <w:rsid w:val="00EC6513"/>
    <w:rsid w:val="00EC6B60"/>
    <w:rsid w:val="00EC6CFD"/>
    <w:rsid w:val="00EC6E08"/>
    <w:rsid w:val="00EC6FDD"/>
    <w:rsid w:val="00EC70A8"/>
    <w:rsid w:val="00EC70C3"/>
    <w:rsid w:val="00EC773C"/>
    <w:rsid w:val="00EC7AF0"/>
    <w:rsid w:val="00EC7E73"/>
    <w:rsid w:val="00ED02C2"/>
    <w:rsid w:val="00ED033D"/>
    <w:rsid w:val="00ED0CB9"/>
    <w:rsid w:val="00ED0F71"/>
    <w:rsid w:val="00ED128A"/>
    <w:rsid w:val="00ED12C3"/>
    <w:rsid w:val="00ED1E22"/>
    <w:rsid w:val="00ED20C1"/>
    <w:rsid w:val="00ED2395"/>
    <w:rsid w:val="00ED25AA"/>
    <w:rsid w:val="00ED2645"/>
    <w:rsid w:val="00ED271E"/>
    <w:rsid w:val="00ED2A02"/>
    <w:rsid w:val="00ED2A14"/>
    <w:rsid w:val="00ED2D21"/>
    <w:rsid w:val="00ED3835"/>
    <w:rsid w:val="00ED3F7A"/>
    <w:rsid w:val="00ED423C"/>
    <w:rsid w:val="00ED43B2"/>
    <w:rsid w:val="00ED43FA"/>
    <w:rsid w:val="00ED466C"/>
    <w:rsid w:val="00ED4707"/>
    <w:rsid w:val="00ED53C9"/>
    <w:rsid w:val="00ED5418"/>
    <w:rsid w:val="00ED564B"/>
    <w:rsid w:val="00ED56BE"/>
    <w:rsid w:val="00ED56CE"/>
    <w:rsid w:val="00ED5861"/>
    <w:rsid w:val="00ED5903"/>
    <w:rsid w:val="00ED5BDB"/>
    <w:rsid w:val="00ED5F59"/>
    <w:rsid w:val="00ED5FC9"/>
    <w:rsid w:val="00ED60C4"/>
    <w:rsid w:val="00ED6393"/>
    <w:rsid w:val="00ED64EA"/>
    <w:rsid w:val="00ED6863"/>
    <w:rsid w:val="00ED69FF"/>
    <w:rsid w:val="00ED6A31"/>
    <w:rsid w:val="00ED6D8B"/>
    <w:rsid w:val="00ED7093"/>
    <w:rsid w:val="00ED7176"/>
    <w:rsid w:val="00ED756C"/>
    <w:rsid w:val="00ED76D8"/>
    <w:rsid w:val="00ED7847"/>
    <w:rsid w:val="00ED791F"/>
    <w:rsid w:val="00ED795F"/>
    <w:rsid w:val="00EE00CE"/>
    <w:rsid w:val="00EE0300"/>
    <w:rsid w:val="00EE05F3"/>
    <w:rsid w:val="00EE0A75"/>
    <w:rsid w:val="00EE0E6F"/>
    <w:rsid w:val="00EE0F06"/>
    <w:rsid w:val="00EE0F86"/>
    <w:rsid w:val="00EE1817"/>
    <w:rsid w:val="00EE1A4F"/>
    <w:rsid w:val="00EE1C9E"/>
    <w:rsid w:val="00EE2668"/>
    <w:rsid w:val="00EE267F"/>
    <w:rsid w:val="00EE2A10"/>
    <w:rsid w:val="00EE2C23"/>
    <w:rsid w:val="00EE2CB6"/>
    <w:rsid w:val="00EE3190"/>
    <w:rsid w:val="00EE331E"/>
    <w:rsid w:val="00EE36C3"/>
    <w:rsid w:val="00EE39EB"/>
    <w:rsid w:val="00EE39FD"/>
    <w:rsid w:val="00EE3C80"/>
    <w:rsid w:val="00EE40BF"/>
    <w:rsid w:val="00EE437A"/>
    <w:rsid w:val="00EE443D"/>
    <w:rsid w:val="00EE4952"/>
    <w:rsid w:val="00EE5040"/>
    <w:rsid w:val="00EE5189"/>
    <w:rsid w:val="00EE566A"/>
    <w:rsid w:val="00EE5747"/>
    <w:rsid w:val="00EE583D"/>
    <w:rsid w:val="00EE586E"/>
    <w:rsid w:val="00EE599E"/>
    <w:rsid w:val="00EE5B6D"/>
    <w:rsid w:val="00EE5B70"/>
    <w:rsid w:val="00EE5D51"/>
    <w:rsid w:val="00EE5DBA"/>
    <w:rsid w:val="00EE6044"/>
    <w:rsid w:val="00EE61C7"/>
    <w:rsid w:val="00EE653D"/>
    <w:rsid w:val="00EE69B3"/>
    <w:rsid w:val="00EE6AE0"/>
    <w:rsid w:val="00EE732D"/>
    <w:rsid w:val="00EE7448"/>
    <w:rsid w:val="00EE747D"/>
    <w:rsid w:val="00EE7776"/>
    <w:rsid w:val="00EE78D7"/>
    <w:rsid w:val="00EE7B7B"/>
    <w:rsid w:val="00EE7C04"/>
    <w:rsid w:val="00EE7E6F"/>
    <w:rsid w:val="00EE7F06"/>
    <w:rsid w:val="00EF0314"/>
    <w:rsid w:val="00EF0626"/>
    <w:rsid w:val="00EF07A4"/>
    <w:rsid w:val="00EF084F"/>
    <w:rsid w:val="00EF09B8"/>
    <w:rsid w:val="00EF0F54"/>
    <w:rsid w:val="00EF114B"/>
    <w:rsid w:val="00EF13F5"/>
    <w:rsid w:val="00EF1450"/>
    <w:rsid w:val="00EF15DA"/>
    <w:rsid w:val="00EF1AA4"/>
    <w:rsid w:val="00EF1CD0"/>
    <w:rsid w:val="00EF1D08"/>
    <w:rsid w:val="00EF1FA8"/>
    <w:rsid w:val="00EF20CD"/>
    <w:rsid w:val="00EF2282"/>
    <w:rsid w:val="00EF2319"/>
    <w:rsid w:val="00EF231E"/>
    <w:rsid w:val="00EF233C"/>
    <w:rsid w:val="00EF2937"/>
    <w:rsid w:val="00EF2A94"/>
    <w:rsid w:val="00EF2C40"/>
    <w:rsid w:val="00EF2D32"/>
    <w:rsid w:val="00EF2D52"/>
    <w:rsid w:val="00EF33A3"/>
    <w:rsid w:val="00EF3406"/>
    <w:rsid w:val="00EF344E"/>
    <w:rsid w:val="00EF34E1"/>
    <w:rsid w:val="00EF36BB"/>
    <w:rsid w:val="00EF3930"/>
    <w:rsid w:val="00EF3973"/>
    <w:rsid w:val="00EF3DE4"/>
    <w:rsid w:val="00EF40E6"/>
    <w:rsid w:val="00EF4AD0"/>
    <w:rsid w:val="00EF51CA"/>
    <w:rsid w:val="00EF5812"/>
    <w:rsid w:val="00EF5958"/>
    <w:rsid w:val="00EF5BB0"/>
    <w:rsid w:val="00EF6052"/>
    <w:rsid w:val="00EF62EB"/>
    <w:rsid w:val="00EF640C"/>
    <w:rsid w:val="00EF69CF"/>
    <w:rsid w:val="00EF6AE6"/>
    <w:rsid w:val="00EF6C95"/>
    <w:rsid w:val="00EF6E4D"/>
    <w:rsid w:val="00EF6EA4"/>
    <w:rsid w:val="00EF71E9"/>
    <w:rsid w:val="00EF7444"/>
    <w:rsid w:val="00EF74CD"/>
    <w:rsid w:val="00EF7618"/>
    <w:rsid w:val="00EF765F"/>
    <w:rsid w:val="00EF779D"/>
    <w:rsid w:val="00EF786F"/>
    <w:rsid w:val="00EF7E46"/>
    <w:rsid w:val="00EF7EB3"/>
    <w:rsid w:val="00F0042D"/>
    <w:rsid w:val="00F009A1"/>
    <w:rsid w:val="00F009C7"/>
    <w:rsid w:val="00F00C15"/>
    <w:rsid w:val="00F00E86"/>
    <w:rsid w:val="00F01264"/>
    <w:rsid w:val="00F0159E"/>
    <w:rsid w:val="00F01700"/>
    <w:rsid w:val="00F01757"/>
    <w:rsid w:val="00F01BA6"/>
    <w:rsid w:val="00F0208A"/>
    <w:rsid w:val="00F0216D"/>
    <w:rsid w:val="00F021F1"/>
    <w:rsid w:val="00F023D2"/>
    <w:rsid w:val="00F02B3B"/>
    <w:rsid w:val="00F02F16"/>
    <w:rsid w:val="00F030BE"/>
    <w:rsid w:val="00F0344C"/>
    <w:rsid w:val="00F03780"/>
    <w:rsid w:val="00F037BE"/>
    <w:rsid w:val="00F037F8"/>
    <w:rsid w:val="00F039A9"/>
    <w:rsid w:val="00F03A2F"/>
    <w:rsid w:val="00F03C0B"/>
    <w:rsid w:val="00F03C4F"/>
    <w:rsid w:val="00F03D58"/>
    <w:rsid w:val="00F0401C"/>
    <w:rsid w:val="00F04280"/>
    <w:rsid w:val="00F04516"/>
    <w:rsid w:val="00F04602"/>
    <w:rsid w:val="00F04A59"/>
    <w:rsid w:val="00F04E46"/>
    <w:rsid w:val="00F04FF7"/>
    <w:rsid w:val="00F050E3"/>
    <w:rsid w:val="00F052B1"/>
    <w:rsid w:val="00F05735"/>
    <w:rsid w:val="00F05998"/>
    <w:rsid w:val="00F05A05"/>
    <w:rsid w:val="00F05AC2"/>
    <w:rsid w:val="00F05E6D"/>
    <w:rsid w:val="00F06109"/>
    <w:rsid w:val="00F06148"/>
    <w:rsid w:val="00F06433"/>
    <w:rsid w:val="00F06524"/>
    <w:rsid w:val="00F066CD"/>
    <w:rsid w:val="00F0672A"/>
    <w:rsid w:val="00F067A0"/>
    <w:rsid w:val="00F06A8C"/>
    <w:rsid w:val="00F06FE3"/>
    <w:rsid w:val="00F07186"/>
    <w:rsid w:val="00F0781E"/>
    <w:rsid w:val="00F07D7F"/>
    <w:rsid w:val="00F100B9"/>
    <w:rsid w:val="00F1013D"/>
    <w:rsid w:val="00F1019B"/>
    <w:rsid w:val="00F10403"/>
    <w:rsid w:val="00F10459"/>
    <w:rsid w:val="00F104FC"/>
    <w:rsid w:val="00F10CDF"/>
    <w:rsid w:val="00F1103A"/>
    <w:rsid w:val="00F110F3"/>
    <w:rsid w:val="00F12144"/>
    <w:rsid w:val="00F1274D"/>
    <w:rsid w:val="00F12868"/>
    <w:rsid w:val="00F129D5"/>
    <w:rsid w:val="00F129DD"/>
    <w:rsid w:val="00F12D35"/>
    <w:rsid w:val="00F13380"/>
    <w:rsid w:val="00F135B0"/>
    <w:rsid w:val="00F139D0"/>
    <w:rsid w:val="00F13E85"/>
    <w:rsid w:val="00F14122"/>
    <w:rsid w:val="00F1436F"/>
    <w:rsid w:val="00F14637"/>
    <w:rsid w:val="00F14A5E"/>
    <w:rsid w:val="00F14DB8"/>
    <w:rsid w:val="00F14E96"/>
    <w:rsid w:val="00F152E2"/>
    <w:rsid w:val="00F152E3"/>
    <w:rsid w:val="00F15473"/>
    <w:rsid w:val="00F156B0"/>
    <w:rsid w:val="00F15739"/>
    <w:rsid w:val="00F15747"/>
    <w:rsid w:val="00F15B66"/>
    <w:rsid w:val="00F15C27"/>
    <w:rsid w:val="00F15C2B"/>
    <w:rsid w:val="00F15FAF"/>
    <w:rsid w:val="00F160E2"/>
    <w:rsid w:val="00F166B5"/>
    <w:rsid w:val="00F16F70"/>
    <w:rsid w:val="00F172D9"/>
    <w:rsid w:val="00F1781F"/>
    <w:rsid w:val="00F17CF9"/>
    <w:rsid w:val="00F20073"/>
    <w:rsid w:val="00F205E9"/>
    <w:rsid w:val="00F209DC"/>
    <w:rsid w:val="00F20AC5"/>
    <w:rsid w:val="00F20B7D"/>
    <w:rsid w:val="00F21134"/>
    <w:rsid w:val="00F21474"/>
    <w:rsid w:val="00F2147A"/>
    <w:rsid w:val="00F215F0"/>
    <w:rsid w:val="00F21A15"/>
    <w:rsid w:val="00F21C48"/>
    <w:rsid w:val="00F21F78"/>
    <w:rsid w:val="00F220C8"/>
    <w:rsid w:val="00F220FF"/>
    <w:rsid w:val="00F223A2"/>
    <w:rsid w:val="00F227CF"/>
    <w:rsid w:val="00F22E36"/>
    <w:rsid w:val="00F22ECA"/>
    <w:rsid w:val="00F22F20"/>
    <w:rsid w:val="00F233A1"/>
    <w:rsid w:val="00F23B9D"/>
    <w:rsid w:val="00F23DCB"/>
    <w:rsid w:val="00F24148"/>
    <w:rsid w:val="00F24753"/>
    <w:rsid w:val="00F24787"/>
    <w:rsid w:val="00F248B3"/>
    <w:rsid w:val="00F25085"/>
    <w:rsid w:val="00F252E5"/>
    <w:rsid w:val="00F25654"/>
    <w:rsid w:val="00F256DC"/>
    <w:rsid w:val="00F2585B"/>
    <w:rsid w:val="00F25B54"/>
    <w:rsid w:val="00F25BA2"/>
    <w:rsid w:val="00F26003"/>
    <w:rsid w:val="00F264CA"/>
    <w:rsid w:val="00F26C32"/>
    <w:rsid w:val="00F26CBA"/>
    <w:rsid w:val="00F26D73"/>
    <w:rsid w:val="00F26EA1"/>
    <w:rsid w:val="00F2769F"/>
    <w:rsid w:val="00F279BE"/>
    <w:rsid w:val="00F27E49"/>
    <w:rsid w:val="00F3037E"/>
    <w:rsid w:val="00F3042F"/>
    <w:rsid w:val="00F3053F"/>
    <w:rsid w:val="00F3061A"/>
    <w:rsid w:val="00F308F4"/>
    <w:rsid w:val="00F30919"/>
    <w:rsid w:val="00F30B76"/>
    <w:rsid w:val="00F30CCE"/>
    <w:rsid w:val="00F30E0C"/>
    <w:rsid w:val="00F30F93"/>
    <w:rsid w:val="00F30FAE"/>
    <w:rsid w:val="00F317E1"/>
    <w:rsid w:val="00F31807"/>
    <w:rsid w:val="00F319F6"/>
    <w:rsid w:val="00F31A6B"/>
    <w:rsid w:val="00F32299"/>
    <w:rsid w:val="00F32373"/>
    <w:rsid w:val="00F3240A"/>
    <w:rsid w:val="00F3272D"/>
    <w:rsid w:val="00F32ABB"/>
    <w:rsid w:val="00F32B0F"/>
    <w:rsid w:val="00F32D47"/>
    <w:rsid w:val="00F32E53"/>
    <w:rsid w:val="00F33052"/>
    <w:rsid w:val="00F33123"/>
    <w:rsid w:val="00F33396"/>
    <w:rsid w:val="00F33447"/>
    <w:rsid w:val="00F33464"/>
    <w:rsid w:val="00F33498"/>
    <w:rsid w:val="00F334A3"/>
    <w:rsid w:val="00F33830"/>
    <w:rsid w:val="00F3383E"/>
    <w:rsid w:val="00F34423"/>
    <w:rsid w:val="00F34CDC"/>
    <w:rsid w:val="00F35037"/>
    <w:rsid w:val="00F350FC"/>
    <w:rsid w:val="00F3519B"/>
    <w:rsid w:val="00F35A21"/>
    <w:rsid w:val="00F35B92"/>
    <w:rsid w:val="00F35D39"/>
    <w:rsid w:val="00F35D80"/>
    <w:rsid w:val="00F3609E"/>
    <w:rsid w:val="00F366FA"/>
    <w:rsid w:val="00F367C7"/>
    <w:rsid w:val="00F367EF"/>
    <w:rsid w:val="00F36893"/>
    <w:rsid w:val="00F36CE3"/>
    <w:rsid w:val="00F36DEC"/>
    <w:rsid w:val="00F37106"/>
    <w:rsid w:val="00F37186"/>
    <w:rsid w:val="00F37358"/>
    <w:rsid w:val="00F3766B"/>
    <w:rsid w:val="00F37F12"/>
    <w:rsid w:val="00F40310"/>
    <w:rsid w:val="00F404AB"/>
    <w:rsid w:val="00F4093F"/>
    <w:rsid w:val="00F40B0B"/>
    <w:rsid w:val="00F40B0C"/>
    <w:rsid w:val="00F40F26"/>
    <w:rsid w:val="00F40F75"/>
    <w:rsid w:val="00F41009"/>
    <w:rsid w:val="00F41177"/>
    <w:rsid w:val="00F41BC8"/>
    <w:rsid w:val="00F41C57"/>
    <w:rsid w:val="00F41E78"/>
    <w:rsid w:val="00F420B1"/>
    <w:rsid w:val="00F421BC"/>
    <w:rsid w:val="00F42DB3"/>
    <w:rsid w:val="00F4385A"/>
    <w:rsid w:val="00F43CCA"/>
    <w:rsid w:val="00F43DA2"/>
    <w:rsid w:val="00F44009"/>
    <w:rsid w:val="00F4407E"/>
    <w:rsid w:val="00F443EB"/>
    <w:rsid w:val="00F445A7"/>
    <w:rsid w:val="00F445CA"/>
    <w:rsid w:val="00F44872"/>
    <w:rsid w:val="00F44A58"/>
    <w:rsid w:val="00F44DE3"/>
    <w:rsid w:val="00F44EC5"/>
    <w:rsid w:val="00F4534C"/>
    <w:rsid w:val="00F453B9"/>
    <w:rsid w:val="00F4599C"/>
    <w:rsid w:val="00F45A42"/>
    <w:rsid w:val="00F45D24"/>
    <w:rsid w:val="00F45F0A"/>
    <w:rsid w:val="00F4629D"/>
    <w:rsid w:val="00F46617"/>
    <w:rsid w:val="00F468EA"/>
    <w:rsid w:val="00F46BA4"/>
    <w:rsid w:val="00F47091"/>
    <w:rsid w:val="00F470BC"/>
    <w:rsid w:val="00F4712B"/>
    <w:rsid w:val="00F47283"/>
    <w:rsid w:val="00F47296"/>
    <w:rsid w:val="00F47386"/>
    <w:rsid w:val="00F4762C"/>
    <w:rsid w:val="00F47DF7"/>
    <w:rsid w:val="00F47F3B"/>
    <w:rsid w:val="00F501D7"/>
    <w:rsid w:val="00F5020F"/>
    <w:rsid w:val="00F502C6"/>
    <w:rsid w:val="00F5030A"/>
    <w:rsid w:val="00F50693"/>
    <w:rsid w:val="00F506CB"/>
    <w:rsid w:val="00F50855"/>
    <w:rsid w:val="00F50947"/>
    <w:rsid w:val="00F50C77"/>
    <w:rsid w:val="00F50FAC"/>
    <w:rsid w:val="00F51296"/>
    <w:rsid w:val="00F51305"/>
    <w:rsid w:val="00F51437"/>
    <w:rsid w:val="00F518A2"/>
    <w:rsid w:val="00F51979"/>
    <w:rsid w:val="00F51D96"/>
    <w:rsid w:val="00F5209F"/>
    <w:rsid w:val="00F520DB"/>
    <w:rsid w:val="00F52223"/>
    <w:rsid w:val="00F522E0"/>
    <w:rsid w:val="00F525DB"/>
    <w:rsid w:val="00F526A0"/>
    <w:rsid w:val="00F528F6"/>
    <w:rsid w:val="00F52B14"/>
    <w:rsid w:val="00F52B7B"/>
    <w:rsid w:val="00F53150"/>
    <w:rsid w:val="00F536B1"/>
    <w:rsid w:val="00F536B3"/>
    <w:rsid w:val="00F5375C"/>
    <w:rsid w:val="00F53D1D"/>
    <w:rsid w:val="00F53EBB"/>
    <w:rsid w:val="00F53F26"/>
    <w:rsid w:val="00F53F4C"/>
    <w:rsid w:val="00F5403F"/>
    <w:rsid w:val="00F54234"/>
    <w:rsid w:val="00F5430C"/>
    <w:rsid w:val="00F5437A"/>
    <w:rsid w:val="00F543B3"/>
    <w:rsid w:val="00F543F8"/>
    <w:rsid w:val="00F5451D"/>
    <w:rsid w:val="00F54571"/>
    <w:rsid w:val="00F546ED"/>
    <w:rsid w:val="00F54DB6"/>
    <w:rsid w:val="00F55407"/>
    <w:rsid w:val="00F55A7E"/>
    <w:rsid w:val="00F55B3C"/>
    <w:rsid w:val="00F55C9F"/>
    <w:rsid w:val="00F55CB4"/>
    <w:rsid w:val="00F55D58"/>
    <w:rsid w:val="00F56229"/>
    <w:rsid w:val="00F563A7"/>
    <w:rsid w:val="00F5654F"/>
    <w:rsid w:val="00F5657F"/>
    <w:rsid w:val="00F5663F"/>
    <w:rsid w:val="00F56CE3"/>
    <w:rsid w:val="00F57435"/>
    <w:rsid w:val="00F5763D"/>
    <w:rsid w:val="00F57725"/>
    <w:rsid w:val="00F6038C"/>
    <w:rsid w:val="00F603CB"/>
    <w:rsid w:val="00F60514"/>
    <w:rsid w:val="00F6060C"/>
    <w:rsid w:val="00F608B5"/>
    <w:rsid w:val="00F608D2"/>
    <w:rsid w:val="00F60B32"/>
    <w:rsid w:val="00F60DD9"/>
    <w:rsid w:val="00F616B2"/>
    <w:rsid w:val="00F6170C"/>
    <w:rsid w:val="00F62024"/>
    <w:rsid w:val="00F6203C"/>
    <w:rsid w:val="00F62430"/>
    <w:rsid w:val="00F62845"/>
    <w:rsid w:val="00F62A4D"/>
    <w:rsid w:val="00F62ABD"/>
    <w:rsid w:val="00F62B28"/>
    <w:rsid w:val="00F62C71"/>
    <w:rsid w:val="00F62DC8"/>
    <w:rsid w:val="00F62E1B"/>
    <w:rsid w:val="00F62F16"/>
    <w:rsid w:val="00F6302A"/>
    <w:rsid w:val="00F63125"/>
    <w:rsid w:val="00F63866"/>
    <w:rsid w:val="00F6397C"/>
    <w:rsid w:val="00F63B2C"/>
    <w:rsid w:val="00F63DDB"/>
    <w:rsid w:val="00F6405A"/>
    <w:rsid w:val="00F6405E"/>
    <w:rsid w:val="00F6424A"/>
    <w:rsid w:val="00F645F7"/>
    <w:rsid w:val="00F64713"/>
    <w:rsid w:val="00F64862"/>
    <w:rsid w:val="00F648C0"/>
    <w:rsid w:val="00F649AB"/>
    <w:rsid w:val="00F64A5D"/>
    <w:rsid w:val="00F64D41"/>
    <w:rsid w:val="00F6531F"/>
    <w:rsid w:val="00F65480"/>
    <w:rsid w:val="00F654CB"/>
    <w:rsid w:val="00F65550"/>
    <w:rsid w:val="00F657D5"/>
    <w:rsid w:val="00F659BC"/>
    <w:rsid w:val="00F65A8D"/>
    <w:rsid w:val="00F65C2F"/>
    <w:rsid w:val="00F65FE4"/>
    <w:rsid w:val="00F669A2"/>
    <w:rsid w:val="00F66BAF"/>
    <w:rsid w:val="00F66E6A"/>
    <w:rsid w:val="00F66ED7"/>
    <w:rsid w:val="00F6707C"/>
    <w:rsid w:val="00F671BE"/>
    <w:rsid w:val="00F67254"/>
    <w:rsid w:val="00F676DE"/>
    <w:rsid w:val="00F678A3"/>
    <w:rsid w:val="00F6791D"/>
    <w:rsid w:val="00F67944"/>
    <w:rsid w:val="00F67A07"/>
    <w:rsid w:val="00F67A9B"/>
    <w:rsid w:val="00F67AD5"/>
    <w:rsid w:val="00F700D8"/>
    <w:rsid w:val="00F70239"/>
    <w:rsid w:val="00F702F5"/>
    <w:rsid w:val="00F7032B"/>
    <w:rsid w:val="00F7039D"/>
    <w:rsid w:val="00F7064E"/>
    <w:rsid w:val="00F708BE"/>
    <w:rsid w:val="00F70BCC"/>
    <w:rsid w:val="00F71052"/>
    <w:rsid w:val="00F71163"/>
    <w:rsid w:val="00F717BD"/>
    <w:rsid w:val="00F71844"/>
    <w:rsid w:val="00F71899"/>
    <w:rsid w:val="00F71C3F"/>
    <w:rsid w:val="00F71E93"/>
    <w:rsid w:val="00F72134"/>
    <w:rsid w:val="00F723EB"/>
    <w:rsid w:val="00F7248D"/>
    <w:rsid w:val="00F72E50"/>
    <w:rsid w:val="00F72F2C"/>
    <w:rsid w:val="00F731F0"/>
    <w:rsid w:val="00F7351B"/>
    <w:rsid w:val="00F7377C"/>
    <w:rsid w:val="00F73A19"/>
    <w:rsid w:val="00F73D1D"/>
    <w:rsid w:val="00F74230"/>
    <w:rsid w:val="00F742EB"/>
    <w:rsid w:val="00F7453C"/>
    <w:rsid w:val="00F747F0"/>
    <w:rsid w:val="00F75340"/>
    <w:rsid w:val="00F754BE"/>
    <w:rsid w:val="00F755B0"/>
    <w:rsid w:val="00F75CBB"/>
    <w:rsid w:val="00F761AB"/>
    <w:rsid w:val="00F7622C"/>
    <w:rsid w:val="00F7666C"/>
    <w:rsid w:val="00F76716"/>
    <w:rsid w:val="00F76871"/>
    <w:rsid w:val="00F768E7"/>
    <w:rsid w:val="00F76986"/>
    <w:rsid w:val="00F76B8C"/>
    <w:rsid w:val="00F76C85"/>
    <w:rsid w:val="00F76E8B"/>
    <w:rsid w:val="00F76E8E"/>
    <w:rsid w:val="00F76F09"/>
    <w:rsid w:val="00F76F46"/>
    <w:rsid w:val="00F76FC9"/>
    <w:rsid w:val="00F774DB"/>
    <w:rsid w:val="00F7763A"/>
    <w:rsid w:val="00F779D3"/>
    <w:rsid w:val="00F77CE2"/>
    <w:rsid w:val="00F77F5B"/>
    <w:rsid w:val="00F8051C"/>
    <w:rsid w:val="00F80C0E"/>
    <w:rsid w:val="00F80C59"/>
    <w:rsid w:val="00F81072"/>
    <w:rsid w:val="00F810B9"/>
    <w:rsid w:val="00F813E3"/>
    <w:rsid w:val="00F815CD"/>
    <w:rsid w:val="00F816F5"/>
    <w:rsid w:val="00F81BCE"/>
    <w:rsid w:val="00F82012"/>
    <w:rsid w:val="00F8207F"/>
    <w:rsid w:val="00F82437"/>
    <w:rsid w:val="00F82447"/>
    <w:rsid w:val="00F825EA"/>
    <w:rsid w:val="00F8290F"/>
    <w:rsid w:val="00F82AF5"/>
    <w:rsid w:val="00F830EE"/>
    <w:rsid w:val="00F83412"/>
    <w:rsid w:val="00F835B2"/>
    <w:rsid w:val="00F835E6"/>
    <w:rsid w:val="00F8374F"/>
    <w:rsid w:val="00F83809"/>
    <w:rsid w:val="00F8429E"/>
    <w:rsid w:val="00F842B0"/>
    <w:rsid w:val="00F84408"/>
    <w:rsid w:val="00F8454D"/>
    <w:rsid w:val="00F84E2F"/>
    <w:rsid w:val="00F84EEC"/>
    <w:rsid w:val="00F85073"/>
    <w:rsid w:val="00F85417"/>
    <w:rsid w:val="00F855E4"/>
    <w:rsid w:val="00F8583A"/>
    <w:rsid w:val="00F85BA7"/>
    <w:rsid w:val="00F85C9B"/>
    <w:rsid w:val="00F85DD7"/>
    <w:rsid w:val="00F862B6"/>
    <w:rsid w:val="00F86330"/>
    <w:rsid w:val="00F86588"/>
    <w:rsid w:val="00F86667"/>
    <w:rsid w:val="00F86691"/>
    <w:rsid w:val="00F868E3"/>
    <w:rsid w:val="00F86B1E"/>
    <w:rsid w:val="00F86B27"/>
    <w:rsid w:val="00F86B9E"/>
    <w:rsid w:val="00F86FD2"/>
    <w:rsid w:val="00F871D1"/>
    <w:rsid w:val="00F872C5"/>
    <w:rsid w:val="00F87438"/>
    <w:rsid w:val="00F874DF"/>
    <w:rsid w:val="00F8765A"/>
    <w:rsid w:val="00F87661"/>
    <w:rsid w:val="00F876B8"/>
    <w:rsid w:val="00F878BA"/>
    <w:rsid w:val="00F87D98"/>
    <w:rsid w:val="00F87EEE"/>
    <w:rsid w:val="00F87F91"/>
    <w:rsid w:val="00F903D8"/>
    <w:rsid w:val="00F90675"/>
    <w:rsid w:val="00F90950"/>
    <w:rsid w:val="00F90C60"/>
    <w:rsid w:val="00F90F1B"/>
    <w:rsid w:val="00F91203"/>
    <w:rsid w:val="00F9121B"/>
    <w:rsid w:val="00F9127B"/>
    <w:rsid w:val="00F9157F"/>
    <w:rsid w:val="00F916B7"/>
    <w:rsid w:val="00F91B45"/>
    <w:rsid w:val="00F91C2E"/>
    <w:rsid w:val="00F91D15"/>
    <w:rsid w:val="00F91D4E"/>
    <w:rsid w:val="00F91E3D"/>
    <w:rsid w:val="00F91EAB"/>
    <w:rsid w:val="00F9242B"/>
    <w:rsid w:val="00F92442"/>
    <w:rsid w:val="00F92A95"/>
    <w:rsid w:val="00F92BA5"/>
    <w:rsid w:val="00F932AA"/>
    <w:rsid w:val="00F934A2"/>
    <w:rsid w:val="00F9365C"/>
    <w:rsid w:val="00F936F0"/>
    <w:rsid w:val="00F9378B"/>
    <w:rsid w:val="00F93C56"/>
    <w:rsid w:val="00F93DA1"/>
    <w:rsid w:val="00F948A8"/>
    <w:rsid w:val="00F94A1A"/>
    <w:rsid w:val="00F950B0"/>
    <w:rsid w:val="00F9536E"/>
    <w:rsid w:val="00F960CB"/>
    <w:rsid w:val="00F9642B"/>
    <w:rsid w:val="00F96743"/>
    <w:rsid w:val="00F96C12"/>
    <w:rsid w:val="00F96CCB"/>
    <w:rsid w:val="00F96D51"/>
    <w:rsid w:val="00F96EF5"/>
    <w:rsid w:val="00F96FA0"/>
    <w:rsid w:val="00F973D6"/>
    <w:rsid w:val="00F974B2"/>
    <w:rsid w:val="00F97636"/>
    <w:rsid w:val="00F976A5"/>
    <w:rsid w:val="00F977A4"/>
    <w:rsid w:val="00F97964"/>
    <w:rsid w:val="00F97A49"/>
    <w:rsid w:val="00F97A9C"/>
    <w:rsid w:val="00F97E56"/>
    <w:rsid w:val="00F97FF9"/>
    <w:rsid w:val="00FA000B"/>
    <w:rsid w:val="00FA0142"/>
    <w:rsid w:val="00FA02D2"/>
    <w:rsid w:val="00FA03B0"/>
    <w:rsid w:val="00FA0632"/>
    <w:rsid w:val="00FA0A5C"/>
    <w:rsid w:val="00FA0E1C"/>
    <w:rsid w:val="00FA108E"/>
    <w:rsid w:val="00FA10B2"/>
    <w:rsid w:val="00FA118E"/>
    <w:rsid w:val="00FA15C9"/>
    <w:rsid w:val="00FA1745"/>
    <w:rsid w:val="00FA190C"/>
    <w:rsid w:val="00FA19F8"/>
    <w:rsid w:val="00FA1C2D"/>
    <w:rsid w:val="00FA1D9B"/>
    <w:rsid w:val="00FA2008"/>
    <w:rsid w:val="00FA2009"/>
    <w:rsid w:val="00FA24CF"/>
    <w:rsid w:val="00FA275B"/>
    <w:rsid w:val="00FA2C54"/>
    <w:rsid w:val="00FA2F71"/>
    <w:rsid w:val="00FA34AB"/>
    <w:rsid w:val="00FA3C63"/>
    <w:rsid w:val="00FA3CE1"/>
    <w:rsid w:val="00FA412A"/>
    <w:rsid w:val="00FA42E1"/>
    <w:rsid w:val="00FA456A"/>
    <w:rsid w:val="00FA4DFE"/>
    <w:rsid w:val="00FA527E"/>
    <w:rsid w:val="00FA5689"/>
    <w:rsid w:val="00FA56A1"/>
    <w:rsid w:val="00FA5713"/>
    <w:rsid w:val="00FA5C66"/>
    <w:rsid w:val="00FA5CF5"/>
    <w:rsid w:val="00FA5F55"/>
    <w:rsid w:val="00FA63AB"/>
    <w:rsid w:val="00FA67C5"/>
    <w:rsid w:val="00FA6891"/>
    <w:rsid w:val="00FA71A7"/>
    <w:rsid w:val="00FA73DC"/>
    <w:rsid w:val="00FA757F"/>
    <w:rsid w:val="00FA7A39"/>
    <w:rsid w:val="00FB0595"/>
    <w:rsid w:val="00FB0796"/>
    <w:rsid w:val="00FB0985"/>
    <w:rsid w:val="00FB09A0"/>
    <w:rsid w:val="00FB0A4D"/>
    <w:rsid w:val="00FB0D62"/>
    <w:rsid w:val="00FB0DBC"/>
    <w:rsid w:val="00FB1279"/>
    <w:rsid w:val="00FB12F2"/>
    <w:rsid w:val="00FB1509"/>
    <w:rsid w:val="00FB1B3B"/>
    <w:rsid w:val="00FB1C76"/>
    <w:rsid w:val="00FB1D79"/>
    <w:rsid w:val="00FB2212"/>
    <w:rsid w:val="00FB2301"/>
    <w:rsid w:val="00FB23C3"/>
    <w:rsid w:val="00FB24EA"/>
    <w:rsid w:val="00FB2835"/>
    <w:rsid w:val="00FB28A2"/>
    <w:rsid w:val="00FB28BB"/>
    <w:rsid w:val="00FB2B52"/>
    <w:rsid w:val="00FB3310"/>
    <w:rsid w:val="00FB333C"/>
    <w:rsid w:val="00FB33A8"/>
    <w:rsid w:val="00FB341D"/>
    <w:rsid w:val="00FB3586"/>
    <w:rsid w:val="00FB383E"/>
    <w:rsid w:val="00FB3A76"/>
    <w:rsid w:val="00FB43BF"/>
    <w:rsid w:val="00FB447E"/>
    <w:rsid w:val="00FB4670"/>
    <w:rsid w:val="00FB4C26"/>
    <w:rsid w:val="00FB4D3E"/>
    <w:rsid w:val="00FB4F56"/>
    <w:rsid w:val="00FB4F5C"/>
    <w:rsid w:val="00FB514A"/>
    <w:rsid w:val="00FB53DE"/>
    <w:rsid w:val="00FB53ED"/>
    <w:rsid w:val="00FB5850"/>
    <w:rsid w:val="00FB5938"/>
    <w:rsid w:val="00FB5DB5"/>
    <w:rsid w:val="00FB5EDC"/>
    <w:rsid w:val="00FB5FAE"/>
    <w:rsid w:val="00FB5FE5"/>
    <w:rsid w:val="00FB6208"/>
    <w:rsid w:val="00FB632F"/>
    <w:rsid w:val="00FB6332"/>
    <w:rsid w:val="00FB6491"/>
    <w:rsid w:val="00FB6570"/>
    <w:rsid w:val="00FB6D95"/>
    <w:rsid w:val="00FB70D0"/>
    <w:rsid w:val="00FB7238"/>
    <w:rsid w:val="00FB7B6D"/>
    <w:rsid w:val="00FC0052"/>
    <w:rsid w:val="00FC0147"/>
    <w:rsid w:val="00FC0477"/>
    <w:rsid w:val="00FC069D"/>
    <w:rsid w:val="00FC06C3"/>
    <w:rsid w:val="00FC07AC"/>
    <w:rsid w:val="00FC0C05"/>
    <w:rsid w:val="00FC0C3D"/>
    <w:rsid w:val="00FC0CB4"/>
    <w:rsid w:val="00FC178E"/>
    <w:rsid w:val="00FC1967"/>
    <w:rsid w:val="00FC1FFD"/>
    <w:rsid w:val="00FC2115"/>
    <w:rsid w:val="00FC248A"/>
    <w:rsid w:val="00FC2AE7"/>
    <w:rsid w:val="00FC2B18"/>
    <w:rsid w:val="00FC2F23"/>
    <w:rsid w:val="00FC3139"/>
    <w:rsid w:val="00FC3181"/>
    <w:rsid w:val="00FC3358"/>
    <w:rsid w:val="00FC3470"/>
    <w:rsid w:val="00FC350A"/>
    <w:rsid w:val="00FC375C"/>
    <w:rsid w:val="00FC379E"/>
    <w:rsid w:val="00FC3B98"/>
    <w:rsid w:val="00FC3BED"/>
    <w:rsid w:val="00FC3DD5"/>
    <w:rsid w:val="00FC3FB0"/>
    <w:rsid w:val="00FC4406"/>
    <w:rsid w:val="00FC4B82"/>
    <w:rsid w:val="00FC4C62"/>
    <w:rsid w:val="00FC53E9"/>
    <w:rsid w:val="00FC54DB"/>
    <w:rsid w:val="00FC55A6"/>
    <w:rsid w:val="00FC564C"/>
    <w:rsid w:val="00FC5660"/>
    <w:rsid w:val="00FC5AC8"/>
    <w:rsid w:val="00FC607C"/>
    <w:rsid w:val="00FC64AE"/>
    <w:rsid w:val="00FC64FD"/>
    <w:rsid w:val="00FC655A"/>
    <w:rsid w:val="00FC678D"/>
    <w:rsid w:val="00FC77D1"/>
    <w:rsid w:val="00FC7956"/>
    <w:rsid w:val="00FC7A2A"/>
    <w:rsid w:val="00FC7B03"/>
    <w:rsid w:val="00FC7F6A"/>
    <w:rsid w:val="00FD0038"/>
    <w:rsid w:val="00FD0049"/>
    <w:rsid w:val="00FD015B"/>
    <w:rsid w:val="00FD02A8"/>
    <w:rsid w:val="00FD05CC"/>
    <w:rsid w:val="00FD074D"/>
    <w:rsid w:val="00FD0971"/>
    <w:rsid w:val="00FD0A6C"/>
    <w:rsid w:val="00FD0CE1"/>
    <w:rsid w:val="00FD14A9"/>
    <w:rsid w:val="00FD151C"/>
    <w:rsid w:val="00FD1A38"/>
    <w:rsid w:val="00FD1EA7"/>
    <w:rsid w:val="00FD1EBC"/>
    <w:rsid w:val="00FD1EBF"/>
    <w:rsid w:val="00FD21E2"/>
    <w:rsid w:val="00FD23E0"/>
    <w:rsid w:val="00FD28DE"/>
    <w:rsid w:val="00FD3059"/>
    <w:rsid w:val="00FD3567"/>
    <w:rsid w:val="00FD361A"/>
    <w:rsid w:val="00FD3679"/>
    <w:rsid w:val="00FD3A1F"/>
    <w:rsid w:val="00FD3AA3"/>
    <w:rsid w:val="00FD3ADA"/>
    <w:rsid w:val="00FD3F28"/>
    <w:rsid w:val="00FD3F3A"/>
    <w:rsid w:val="00FD4046"/>
    <w:rsid w:val="00FD4120"/>
    <w:rsid w:val="00FD447D"/>
    <w:rsid w:val="00FD47B7"/>
    <w:rsid w:val="00FD4D6D"/>
    <w:rsid w:val="00FD4E4F"/>
    <w:rsid w:val="00FD4FD6"/>
    <w:rsid w:val="00FD5507"/>
    <w:rsid w:val="00FD5860"/>
    <w:rsid w:val="00FD5A70"/>
    <w:rsid w:val="00FD5A99"/>
    <w:rsid w:val="00FD6008"/>
    <w:rsid w:val="00FD604A"/>
    <w:rsid w:val="00FD687D"/>
    <w:rsid w:val="00FD6C9D"/>
    <w:rsid w:val="00FD6DF5"/>
    <w:rsid w:val="00FD703C"/>
    <w:rsid w:val="00FD712C"/>
    <w:rsid w:val="00FD7209"/>
    <w:rsid w:val="00FD73AF"/>
    <w:rsid w:val="00FD73E1"/>
    <w:rsid w:val="00FD7411"/>
    <w:rsid w:val="00FD7574"/>
    <w:rsid w:val="00FD7913"/>
    <w:rsid w:val="00FD7CC8"/>
    <w:rsid w:val="00FD7D25"/>
    <w:rsid w:val="00FE0029"/>
    <w:rsid w:val="00FE06A3"/>
    <w:rsid w:val="00FE06D3"/>
    <w:rsid w:val="00FE0850"/>
    <w:rsid w:val="00FE09AF"/>
    <w:rsid w:val="00FE104B"/>
    <w:rsid w:val="00FE11F3"/>
    <w:rsid w:val="00FE136E"/>
    <w:rsid w:val="00FE14F9"/>
    <w:rsid w:val="00FE165A"/>
    <w:rsid w:val="00FE17FD"/>
    <w:rsid w:val="00FE1AB4"/>
    <w:rsid w:val="00FE2096"/>
    <w:rsid w:val="00FE24DE"/>
    <w:rsid w:val="00FE2623"/>
    <w:rsid w:val="00FE271A"/>
    <w:rsid w:val="00FE343A"/>
    <w:rsid w:val="00FE34AB"/>
    <w:rsid w:val="00FE36AB"/>
    <w:rsid w:val="00FE3B3E"/>
    <w:rsid w:val="00FE3BD1"/>
    <w:rsid w:val="00FE3EC6"/>
    <w:rsid w:val="00FE413A"/>
    <w:rsid w:val="00FE41F1"/>
    <w:rsid w:val="00FE4204"/>
    <w:rsid w:val="00FE435E"/>
    <w:rsid w:val="00FE48CC"/>
    <w:rsid w:val="00FE4C94"/>
    <w:rsid w:val="00FE5058"/>
    <w:rsid w:val="00FE52B4"/>
    <w:rsid w:val="00FE55B1"/>
    <w:rsid w:val="00FE55B6"/>
    <w:rsid w:val="00FE5733"/>
    <w:rsid w:val="00FE5826"/>
    <w:rsid w:val="00FE58CC"/>
    <w:rsid w:val="00FE5C1F"/>
    <w:rsid w:val="00FE5D38"/>
    <w:rsid w:val="00FE5E41"/>
    <w:rsid w:val="00FE5EF8"/>
    <w:rsid w:val="00FE65E0"/>
    <w:rsid w:val="00FE671D"/>
    <w:rsid w:val="00FE6838"/>
    <w:rsid w:val="00FE6A21"/>
    <w:rsid w:val="00FE7CB4"/>
    <w:rsid w:val="00FE7E01"/>
    <w:rsid w:val="00FE7E44"/>
    <w:rsid w:val="00FF0047"/>
    <w:rsid w:val="00FF00B9"/>
    <w:rsid w:val="00FF0298"/>
    <w:rsid w:val="00FF034A"/>
    <w:rsid w:val="00FF037F"/>
    <w:rsid w:val="00FF04B6"/>
    <w:rsid w:val="00FF0872"/>
    <w:rsid w:val="00FF0981"/>
    <w:rsid w:val="00FF0A10"/>
    <w:rsid w:val="00FF0A6D"/>
    <w:rsid w:val="00FF0F42"/>
    <w:rsid w:val="00FF111B"/>
    <w:rsid w:val="00FF1135"/>
    <w:rsid w:val="00FF1143"/>
    <w:rsid w:val="00FF15E7"/>
    <w:rsid w:val="00FF17CB"/>
    <w:rsid w:val="00FF1A8A"/>
    <w:rsid w:val="00FF1F5D"/>
    <w:rsid w:val="00FF20B9"/>
    <w:rsid w:val="00FF2478"/>
    <w:rsid w:val="00FF254C"/>
    <w:rsid w:val="00FF2A24"/>
    <w:rsid w:val="00FF2C24"/>
    <w:rsid w:val="00FF3490"/>
    <w:rsid w:val="00FF39F4"/>
    <w:rsid w:val="00FF3AF0"/>
    <w:rsid w:val="00FF3B91"/>
    <w:rsid w:val="00FF3CA5"/>
    <w:rsid w:val="00FF3DF2"/>
    <w:rsid w:val="00FF3EFF"/>
    <w:rsid w:val="00FF403F"/>
    <w:rsid w:val="00FF4383"/>
    <w:rsid w:val="00FF4388"/>
    <w:rsid w:val="00FF4581"/>
    <w:rsid w:val="00FF474A"/>
    <w:rsid w:val="00FF487A"/>
    <w:rsid w:val="00FF5040"/>
    <w:rsid w:val="00FF57C8"/>
    <w:rsid w:val="00FF588E"/>
    <w:rsid w:val="00FF5D9F"/>
    <w:rsid w:val="00FF5F72"/>
    <w:rsid w:val="00FF64F2"/>
    <w:rsid w:val="00FF65F4"/>
    <w:rsid w:val="00FF6A16"/>
    <w:rsid w:val="00FF6B46"/>
    <w:rsid w:val="00FF712E"/>
    <w:rsid w:val="00FF731D"/>
    <w:rsid w:val="00FF79A1"/>
    <w:rsid w:val="00FF7A5D"/>
    <w:rsid w:val="00FF7B1D"/>
    <w:rsid w:val="00FF7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6B07D3"/>
    <w:rPr>
      <w:rFonts w:cs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07D3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B07D3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07D3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07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07D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07D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07D3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B07D3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07D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07D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B07D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B07D3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B07D3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B07D3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6B07D3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6B07D3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6B07D3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6B07D3"/>
    <w:rPr>
      <w:rFonts w:ascii="Cambria" w:hAnsi="Cambria" w:cs="Cambria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6B07D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6B07D3"/>
    <w:pPr>
      <w:widowControl w:val="0"/>
      <w:shd w:val="clear" w:color="auto" w:fill="FFFFFF"/>
      <w:spacing w:after="60" w:line="240" w:lineRule="atLeast"/>
      <w:jc w:val="center"/>
    </w:pPr>
    <w:rPr>
      <w:b/>
      <w:bCs/>
      <w:sz w:val="27"/>
      <w:szCs w:val="27"/>
    </w:rPr>
  </w:style>
  <w:style w:type="paragraph" w:styleId="Title">
    <w:name w:val="Title"/>
    <w:basedOn w:val="Normal"/>
    <w:next w:val="Normal"/>
    <w:link w:val="TitleChar"/>
    <w:uiPriority w:val="99"/>
    <w:qFormat/>
    <w:rsid w:val="006B07D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B07D3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07D3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B07D3"/>
    <w:rPr>
      <w:rFonts w:ascii="Cambria" w:hAnsi="Cambria" w:cs="Cambria"/>
      <w:sz w:val="24"/>
      <w:szCs w:val="24"/>
    </w:rPr>
  </w:style>
  <w:style w:type="character" w:styleId="Strong">
    <w:name w:val="Strong"/>
    <w:basedOn w:val="DefaultParagraphFont"/>
    <w:uiPriority w:val="99"/>
    <w:qFormat/>
    <w:rsid w:val="006B07D3"/>
    <w:rPr>
      <w:b/>
      <w:bCs/>
    </w:rPr>
  </w:style>
  <w:style w:type="character" w:styleId="Emphasis">
    <w:name w:val="Emphasis"/>
    <w:basedOn w:val="DefaultParagraphFont"/>
    <w:uiPriority w:val="99"/>
    <w:qFormat/>
    <w:rsid w:val="006B07D3"/>
    <w:rPr>
      <w:rFonts w:ascii="Calibri" w:hAnsi="Calibri" w:cs="Calibri"/>
      <w:b/>
      <w:bCs/>
      <w:i/>
      <w:iCs/>
    </w:rPr>
  </w:style>
  <w:style w:type="paragraph" w:styleId="NoSpacing">
    <w:name w:val="No Spacing"/>
    <w:basedOn w:val="Normal"/>
    <w:uiPriority w:val="99"/>
    <w:qFormat/>
    <w:rsid w:val="006B07D3"/>
  </w:style>
  <w:style w:type="paragraph" w:styleId="ListParagraph">
    <w:name w:val="List Paragraph"/>
    <w:basedOn w:val="Normal"/>
    <w:uiPriority w:val="99"/>
    <w:qFormat/>
    <w:rsid w:val="006B07D3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6B07D3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6B07D3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6B07D3"/>
    <w:pPr>
      <w:ind w:left="720" w:right="72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6B07D3"/>
    <w:rPr>
      <w:b/>
      <w:bCs/>
      <w:i/>
      <w:iCs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6B07D3"/>
    <w:rPr>
      <w:i/>
      <w:iCs/>
      <w:color w:val="auto"/>
    </w:rPr>
  </w:style>
  <w:style w:type="character" w:styleId="IntenseEmphasis">
    <w:name w:val="Intense Emphasis"/>
    <w:basedOn w:val="DefaultParagraphFont"/>
    <w:uiPriority w:val="99"/>
    <w:qFormat/>
    <w:rsid w:val="006B07D3"/>
    <w:rPr>
      <w:b/>
      <w:bCs/>
      <w:i/>
      <w:iCs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6B07D3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6B07D3"/>
    <w:rPr>
      <w:b/>
      <w:bCs/>
      <w:sz w:val="24"/>
      <w:szCs w:val="24"/>
      <w:u w:val="single"/>
    </w:rPr>
  </w:style>
  <w:style w:type="character" w:styleId="BookTitle">
    <w:name w:val="Book Title"/>
    <w:basedOn w:val="DefaultParagraphFont"/>
    <w:uiPriority w:val="99"/>
    <w:qFormat/>
    <w:rsid w:val="006B07D3"/>
    <w:rPr>
      <w:rFonts w:ascii="Cambria" w:hAnsi="Cambria" w:cs="Cambria"/>
      <w:b/>
      <w:bCs/>
      <w:i/>
      <w:iCs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6B07D3"/>
    <w:pPr>
      <w:outlineLvl w:val="9"/>
    </w:pPr>
  </w:style>
  <w:style w:type="table" w:styleId="TableGrid">
    <w:name w:val="Table Grid"/>
    <w:basedOn w:val="TableNormal"/>
    <w:uiPriority w:val="99"/>
    <w:rsid w:val="006B07D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Основной текст + 9"/>
    <w:aliases w:val="5 pt,Не полужирный"/>
    <w:basedOn w:val="a"/>
    <w:uiPriority w:val="99"/>
    <w:rsid w:val="006B07D3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a0">
    <w:name w:val="Сноска_"/>
    <w:basedOn w:val="DefaultParagraphFont"/>
    <w:link w:val="a1"/>
    <w:uiPriority w:val="99"/>
    <w:locked/>
    <w:rsid w:val="006B07D3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a1">
    <w:name w:val="Сноска"/>
    <w:basedOn w:val="Normal"/>
    <w:link w:val="a0"/>
    <w:uiPriority w:val="99"/>
    <w:rsid w:val="006B07D3"/>
    <w:pPr>
      <w:widowControl w:val="0"/>
      <w:shd w:val="clear" w:color="auto" w:fill="FFFFFF"/>
      <w:spacing w:line="230" w:lineRule="exact"/>
      <w:jc w:val="both"/>
    </w:pPr>
    <w:rPr>
      <w:sz w:val="19"/>
      <w:szCs w:val="19"/>
    </w:rPr>
  </w:style>
  <w:style w:type="paragraph" w:styleId="EndnoteText">
    <w:name w:val="endnote text"/>
    <w:basedOn w:val="Normal"/>
    <w:link w:val="EndnoteTextChar"/>
    <w:uiPriority w:val="99"/>
    <w:semiHidden/>
    <w:locked/>
    <w:rsid w:val="0054307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F02B3B"/>
    <w:rPr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54307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2B3B"/>
    <w:rPr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locked/>
    <w:rsid w:val="00543078"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locked/>
    <w:rsid w:val="0054307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232</TotalTime>
  <Pages>3</Pages>
  <Words>384</Words>
  <Characters>2195</Characters>
  <Application>Microsoft Office Outlook</Application>
  <DocSecurity>0</DocSecurity>
  <Lines>0</Lines>
  <Paragraphs>0</Paragraphs>
  <ScaleCrop>false</ScaleCrop>
  <Company>Windows 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samlabws.ws</dc:creator>
  <cp:keywords/>
  <dc:description/>
  <cp:lastModifiedBy>Customer</cp:lastModifiedBy>
  <cp:revision>9</cp:revision>
  <cp:lastPrinted>2016-05-04T08:57:00Z</cp:lastPrinted>
  <dcterms:created xsi:type="dcterms:W3CDTF">2016-04-21T09:21:00Z</dcterms:created>
  <dcterms:modified xsi:type="dcterms:W3CDTF">2017-05-19T05:21:00Z</dcterms:modified>
</cp:coreProperties>
</file>